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75" w:rsidRPr="00BA1F81" w:rsidRDefault="00250475" w:rsidP="00A10BC0">
      <w:pPr>
        <w:jc w:val="center"/>
        <w:rPr>
          <w:sz w:val="28"/>
          <w:szCs w:val="28"/>
        </w:rPr>
      </w:pPr>
    </w:p>
    <w:p w:rsidR="00250475" w:rsidRPr="00BA1F81" w:rsidRDefault="00250475" w:rsidP="00A10BC0">
      <w:pPr>
        <w:jc w:val="center"/>
        <w:rPr>
          <w:sz w:val="28"/>
          <w:szCs w:val="28"/>
        </w:rPr>
      </w:pPr>
      <w:r w:rsidRPr="00BA1F81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625574185" r:id="rId6"/>
        </w:object>
      </w:r>
    </w:p>
    <w:p w:rsidR="00250475" w:rsidRPr="00BA1F81" w:rsidRDefault="00250475" w:rsidP="00A10BC0">
      <w:pPr>
        <w:pStyle w:val="Caption"/>
        <w:rPr>
          <w:noProof w:val="0"/>
          <w:sz w:val="28"/>
          <w:szCs w:val="28"/>
        </w:rPr>
      </w:pPr>
      <w:r w:rsidRPr="00BA1F81">
        <w:rPr>
          <w:noProof w:val="0"/>
          <w:sz w:val="28"/>
          <w:szCs w:val="28"/>
        </w:rPr>
        <w:t xml:space="preserve">УКРАЇНА </w:t>
      </w:r>
    </w:p>
    <w:p w:rsidR="00250475" w:rsidRPr="00BA1F81" w:rsidRDefault="00250475" w:rsidP="00A10BC0">
      <w:pPr>
        <w:pStyle w:val="Heading2"/>
        <w:rPr>
          <w:i/>
          <w:iCs/>
          <w:noProof w:val="0"/>
          <w:sz w:val="28"/>
          <w:szCs w:val="28"/>
          <w:lang w:val="uk-UA"/>
        </w:rPr>
      </w:pPr>
      <w:r w:rsidRPr="00BA1F81"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250475" w:rsidRPr="00BA1F81" w:rsidRDefault="00250475" w:rsidP="00A10BC0">
      <w:pPr>
        <w:jc w:val="center"/>
        <w:rPr>
          <w:b/>
          <w:i/>
          <w:sz w:val="28"/>
          <w:szCs w:val="28"/>
        </w:rPr>
      </w:pPr>
      <w:r w:rsidRPr="00BA1F81">
        <w:rPr>
          <w:b/>
          <w:i/>
          <w:sz w:val="28"/>
          <w:szCs w:val="28"/>
        </w:rPr>
        <w:t>Запорізької області</w:t>
      </w:r>
    </w:p>
    <w:p w:rsidR="00250475" w:rsidRPr="00BA1F81" w:rsidRDefault="00250475" w:rsidP="00A10BC0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>сьомого скликання</w:t>
      </w:r>
    </w:p>
    <w:p w:rsidR="00250475" w:rsidRPr="00BA1F81" w:rsidRDefault="00250475" w:rsidP="00A10BC0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сорокова позачергова  </w:t>
      </w:r>
      <w:r w:rsidRPr="00254113">
        <w:rPr>
          <w:b/>
          <w:i/>
          <w:color w:val="000000"/>
          <w:sz w:val="28"/>
          <w:szCs w:val="28"/>
        </w:rPr>
        <w:t>сесія</w:t>
      </w:r>
    </w:p>
    <w:p w:rsidR="00250475" w:rsidRPr="00BA1F81" w:rsidRDefault="00250475" w:rsidP="00A10BC0">
      <w:pPr>
        <w:jc w:val="center"/>
        <w:rPr>
          <w:b/>
          <w:i/>
          <w:color w:val="000000"/>
          <w:sz w:val="28"/>
          <w:szCs w:val="28"/>
        </w:rPr>
      </w:pPr>
    </w:p>
    <w:p w:rsidR="00250475" w:rsidRPr="00E86069" w:rsidRDefault="00250475" w:rsidP="00E86069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 w:rsidRPr="00BA1F81"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250475" w:rsidRPr="00BF73CC" w:rsidRDefault="00250475" w:rsidP="00984215">
      <w:pPr>
        <w:rPr>
          <w:sz w:val="28"/>
          <w:u w:val="single"/>
        </w:rPr>
      </w:pPr>
      <w:r w:rsidRPr="00BF73CC">
        <w:rPr>
          <w:sz w:val="28"/>
        </w:rPr>
        <w:t>18 липня 2019 року</w:t>
      </w:r>
      <w:r w:rsidRPr="00BF73CC">
        <w:rPr>
          <w:sz w:val="28"/>
        </w:rPr>
        <w:tab/>
      </w:r>
      <w:r w:rsidRPr="00BF73CC">
        <w:rPr>
          <w:sz w:val="28"/>
        </w:rPr>
        <w:tab/>
      </w:r>
      <w:r w:rsidRPr="00BF73CC">
        <w:rPr>
          <w:sz w:val="28"/>
        </w:rPr>
        <w:tab/>
      </w:r>
      <w:r w:rsidRPr="00BF73CC">
        <w:rPr>
          <w:sz w:val="28"/>
        </w:rPr>
        <w:tab/>
      </w:r>
      <w:r w:rsidRPr="00BF73CC">
        <w:rPr>
          <w:sz w:val="28"/>
        </w:rPr>
        <w:tab/>
        <w:t xml:space="preserve">                                          </w:t>
      </w:r>
      <w:r>
        <w:rPr>
          <w:sz w:val="28"/>
        </w:rPr>
        <w:t xml:space="preserve">  </w:t>
      </w:r>
      <w:r w:rsidRPr="00BF73CC">
        <w:rPr>
          <w:sz w:val="28"/>
        </w:rPr>
        <w:t>№</w:t>
      </w:r>
      <w:r w:rsidRPr="00BF73CC">
        <w:rPr>
          <w:sz w:val="28"/>
          <w:u w:val="single"/>
        </w:rPr>
        <w:t xml:space="preserve">   </w:t>
      </w:r>
      <w:r>
        <w:rPr>
          <w:sz w:val="28"/>
          <w:u w:val="single"/>
        </w:rPr>
        <w:t>12</w:t>
      </w:r>
    </w:p>
    <w:p w:rsidR="00250475" w:rsidRPr="00BA1F81" w:rsidRDefault="00250475" w:rsidP="00A10BC0">
      <w:pPr>
        <w:tabs>
          <w:tab w:val="left" w:pos="4320"/>
        </w:tabs>
        <w:jc w:val="both"/>
        <w:rPr>
          <w:sz w:val="28"/>
          <w:szCs w:val="28"/>
        </w:rPr>
      </w:pPr>
      <w:r w:rsidRPr="00BA1F81">
        <w:rPr>
          <w:sz w:val="28"/>
          <w:szCs w:val="28"/>
        </w:rPr>
        <w:tab/>
      </w:r>
    </w:p>
    <w:p w:rsidR="00250475" w:rsidRPr="002F750B" w:rsidRDefault="00250475" w:rsidP="00A10BC0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 xml:space="preserve">Про затвердження нової редакції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2F750B">
        <w:rPr>
          <w:rFonts w:ascii="Times New Roman" w:hAnsi="Times New Roman"/>
          <w:sz w:val="28"/>
          <w:szCs w:val="28"/>
          <w:lang w:val="uk-UA"/>
        </w:rPr>
        <w:t>татуту комунальної установи «Пологівськ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центральна </w:t>
      </w:r>
      <w:r w:rsidRPr="002F750B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айонна бібліотека</w:t>
      </w:r>
      <w:r w:rsidRPr="002F750B">
        <w:rPr>
          <w:rFonts w:ascii="Times New Roman" w:hAnsi="Times New Roman"/>
          <w:sz w:val="28"/>
          <w:szCs w:val="28"/>
          <w:lang w:val="uk-UA"/>
        </w:rPr>
        <w:t>» Пологівської районної ради Запорізької області</w:t>
      </w:r>
    </w:p>
    <w:p w:rsidR="00250475" w:rsidRDefault="00250475" w:rsidP="00A10BC0">
      <w:pPr>
        <w:ind w:right="5022"/>
        <w:jc w:val="both"/>
        <w:rPr>
          <w:sz w:val="28"/>
          <w:szCs w:val="28"/>
        </w:rPr>
      </w:pPr>
    </w:p>
    <w:p w:rsidR="00250475" w:rsidRPr="00BA1F81" w:rsidRDefault="00250475" w:rsidP="00A10BC0">
      <w:pPr>
        <w:ind w:right="5022"/>
        <w:jc w:val="both"/>
        <w:rPr>
          <w:sz w:val="28"/>
          <w:szCs w:val="28"/>
        </w:rPr>
      </w:pPr>
    </w:p>
    <w:p w:rsidR="00250475" w:rsidRDefault="00250475" w:rsidP="00E86069">
      <w:pPr>
        <w:ind w:firstLine="709"/>
        <w:jc w:val="both"/>
        <w:rPr>
          <w:sz w:val="28"/>
          <w:szCs w:val="28"/>
        </w:rPr>
      </w:pPr>
      <w:r w:rsidRPr="002F750B">
        <w:rPr>
          <w:sz w:val="28"/>
          <w:szCs w:val="28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</w:t>
      </w:r>
      <w:r>
        <w:rPr>
          <w:sz w:val="28"/>
          <w:szCs w:val="28"/>
        </w:rPr>
        <w:t xml:space="preserve"> формувань»</w:t>
      </w:r>
      <w:r w:rsidRPr="002F750B">
        <w:rPr>
          <w:sz w:val="28"/>
          <w:szCs w:val="28"/>
        </w:rPr>
        <w:t>, Пологівська районна рада вирішила:</w:t>
      </w:r>
    </w:p>
    <w:p w:rsidR="00250475" w:rsidRPr="00E86069" w:rsidRDefault="00250475" w:rsidP="00E860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157F1">
        <w:rPr>
          <w:sz w:val="28"/>
          <w:szCs w:val="28"/>
        </w:rPr>
        <w:t xml:space="preserve">Змінити юридичну адресу комунальної установи </w:t>
      </w:r>
      <w:r w:rsidRPr="00A157F1">
        <w:rPr>
          <w:sz w:val="28"/>
        </w:rPr>
        <w:t>«</w:t>
      </w:r>
      <w:r w:rsidRPr="002F750B">
        <w:rPr>
          <w:sz w:val="28"/>
          <w:szCs w:val="28"/>
        </w:rPr>
        <w:t>Пологівськ</w:t>
      </w:r>
      <w:r>
        <w:rPr>
          <w:sz w:val="28"/>
          <w:szCs w:val="28"/>
        </w:rPr>
        <w:t>а</w:t>
      </w:r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A157F1">
        <w:rPr>
          <w:sz w:val="28"/>
        </w:rPr>
        <w:t xml:space="preserve">» Пологівської районної ради Запорізької області </w:t>
      </w:r>
      <w:r>
        <w:rPr>
          <w:sz w:val="28"/>
          <w:szCs w:val="28"/>
        </w:rPr>
        <w:t>з адреси: 70600</w:t>
      </w:r>
      <w:r w:rsidRPr="00A157F1">
        <w:rPr>
          <w:sz w:val="28"/>
          <w:szCs w:val="28"/>
        </w:rPr>
        <w:t>, Запорізька о</w:t>
      </w:r>
      <w:r>
        <w:rPr>
          <w:sz w:val="28"/>
          <w:szCs w:val="28"/>
        </w:rPr>
        <w:t>бласть, Пологівський район, місто</w:t>
      </w:r>
      <w:r w:rsidRPr="00A157F1">
        <w:rPr>
          <w:sz w:val="28"/>
          <w:szCs w:val="28"/>
        </w:rPr>
        <w:t xml:space="preserve"> Пологи, </w:t>
      </w:r>
      <w:r>
        <w:rPr>
          <w:sz w:val="28"/>
          <w:szCs w:val="28"/>
        </w:rPr>
        <w:t>провулок Водопровідний будинок 3, на адресу: 70608</w:t>
      </w:r>
      <w:r w:rsidRPr="00A157F1">
        <w:rPr>
          <w:sz w:val="28"/>
          <w:szCs w:val="28"/>
        </w:rPr>
        <w:t>, Запорізька о</w:t>
      </w:r>
      <w:r>
        <w:rPr>
          <w:sz w:val="28"/>
          <w:szCs w:val="28"/>
        </w:rPr>
        <w:t>бласть, Пологівський район, місто</w:t>
      </w:r>
      <w:r w:rsidRPr="00A157F1">
        <w:rPr>
          <w:sz w:val="28"/>
          <w:szCs w:val="28"/>
        </w:rPr>
        <w:t xml:space="preserve"> Пологи, </w:t>
      </w:r>
      <w:r>
        <w:rPr>
          <w:sz w:val="28"/>
          <w:szCs w:val="28"/>
        </w:rPr>
        <w:t>провулок Водопровідний, будинок 3.</w:t>
      </w:r>
    </w:p>
    <w:p w:rsidR="00250475" w:rsidRPr="00BA1F81" w:rsidRDefault="00250475" w:rsidP="00E86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A1F81">
        <w:rPr>
          <w:sz w:val="28"/>
          <w:szCs w:val="28"/>
        </w:rPr>
        <w:t xml:space="preserve">. </w:t>
      </w:r>
      <w:r w:rsidRPr="002F750B">
        <w:rPr>
          <w:color w:val="000000"/>
          <w:sz w:val="28"/>
          <w:szCs w:val="28"/>
        </w:rPr>
        <w:t>Затвердити нову редакцію Статут</w:t>
      </w:r>
      <w:r>
        <w:rPr>
          <w:color w:val="000000"/>
          <w:sz w:val="28"/>
          <w:szCs w:val="28"/>
        </w:rPr>
        <w:t>у</w:t>
      </w:r>
      <w:r w:rsidRPr="002F750B">
        <w:rPr>
          <w:color w:val="000000"/>
          <w:sz w:val="28"/>
          <w:szCs w:val="28"/>
        </w:rPr>
        <w:t xml:space="preserve"> комунальної установи </w:t>
      </w:r>
      <w:r w:rsidRPr="002F750B">
        <w:rPr>
          <w:sz w:val="28"/>
          <w:szCs w:val="28"/>
        </w:rPr>
        <w:t>«Пологівськ</w:t>
      </w:r>
      <w:r>
        <w:rPr>
          <w:sz w:val="28"/>
          <w:szCs w:val="28"/>
        </w:rPr>
        <w:t>а</w:t>
      </w:r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 xml:space="preserve">» Пологівської районної ради </w:t>
      </w:r>
      <w:r>
        <w:rPr>
          <w:sz w:val="28"/>
          <w:szCs w:val="28"/>
        </w:rPr>
        <w:t>Запорізької області (додається)</w:t>
      </w:r>
    </w:p>
    <w:p w:rsidR="00250475" w:rsidRDefault="00250475" w:rsidP="00E86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1F81">
        <w:rPr>
          <w:sz w:val="28"/>
          <w:szCs w:val="28"/>
        </w:rPr>
        <w:t xml:space="preserve">. </w:t>
      </w:r>
      <w:r w:rsidRPr="002F750B">
        <w:rPr>
          <w:sz w:val="28"/>
          <w:szCs w:val="28"/>
        </w:rPr>
        <w:t>Директору комунальної установи «Пологівськ</w:t>
      </w:r>
      <w:r>
        <w:rPr>
          <w:sz w:val="28"/>
          <w:szCs w:val="28"/>
        </w:rPr>
        <w:t>а</w:t>
      </w:r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 xml:space="preserve">» Пологівської районної ради Запорізької області провести державну реєстрацію </w:t>
      </w:r>
      <w:r>
        <w:rPr>
          <w:sz w:val="28"/>
          <w:szCs w:val="28"/>
        </w:rPr>
        <w:t>нової редакції С</w:t>
      </w:r>
      <w:r w:rsidRPr="002F750B">
        <w:rPr>
          <w:sz w:val="28"/>
          <w:szCs w:val="28"/>
        </w:rPr>
        <w:t>татуту згідно діючого законодавства.</w:t>
      </w:r>
    </w:p>
    <w:p w:rsidR="00250475" w:rsidRPr="002F750B" w:rsidRDefault="00250475" w:rsidP="006629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Вважати таким, що втратило чинність рішення районної ради від 13.06.2019 року №15 «Про затвердження нової редакції Статуту комунальної установи «Пологівська центральна районна бібліотека» Пологівської районної ради Запорізької області.</w:t>
      </w:r>
    </w:p>
    <w:p w:rsidR="00250475" w:rsidRPr="00BA1F81" w:rsidRDefault="00250475" w:rsidP="00A10B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F750B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</w:t>
      </w:r>
      <w:r>
        <w:rPr>
          <w:sz w:val="28"/>
          <w:szCs w:val="28"/>
        </w:rPr>
        <w:t xml:space="preserve">асності територіальних громад. </w:t>
      </w:r>
    </w:p>
    <w:p w:rsidR="00250475" w:rsidRDefault="00250475" w:rsidP="00A10BC0">
      <w:pPr>
        <w:pStyle w:val="BodyText"/>
      </w:pPr>
    </w:p>
    <w:p w:rsidR="00250475" w:rsidRDefault="00250475" w:rsidP="00A10BC0">
      <w:pPr>
        <w:pStyle w:val="BodyText"/>
      </w:pPr>
    </w:p>
    <w:p w:rsidR="00250475" w:rsidRPr="00BA1F81" w:rsidRDefault="00250475" w:rsidP="00A10BC0">
      <w:pPr>
        <w:pStyle w:val="BodyText"/>
      </w:pPr>
    </w:p>
    <w:p w:rsidR="00250475" w:rsidRDefault="00250475" w:rsidP="00A10BC0">
      <w:pPr>
        <w:pStyle w:val="BodyText"/>
        <w:jc w:val="left"/>
      </w:pPr>
      <w:r w:rsidRPr="00BA1F81">
        <w:t>Голова</w:t>
      </w:r>
      <w:r>
        <w:t xml:space="preserve"> </w:t>
      </w:r>
      <w:r w:rsidRPr="00BA1F81">
        <w:t xml:space="preserve"> ради                          </w:t>
      </w:r>
      <w:r>
        <w:t xml:space="preserve">                                      </w:t>
      </w:r>
      <w:r w:rsidRPr="00BA1F81">
        <w:t xml:space="preserve">  </w:t>
      </w:r>
      <w:r>
        <w:t xml:space="preserve">                       </w:t>
      </w:r>
      <w:r w:rsidRPr="00BA1F81">
        <w:t xml:space="preserve"> </w:t>
      </w:r>
      <w:r>
        <w:t xml:space="preserve">О.П. Покутній </w:t>
      </w:r>
    </w:p>
    <w:p w:rsidR="00250475" w:rsidRDefault="00250475" w:rsidP="00A10BC0">
      <w:pPr>
        <w:pStyle w:val="BodyText"/>
        <w:jc w:val="left"/>
      </w:pPr>
    </w:p>
    <w:p w:rsidR="00250475" w:rsidRDefault="00250475" w:rsidP="00A10BC0">
      <w:pPr>
        <w:pStyle w:val="BodyText"/>
        <w:jc w:val="left"/>
      </w:pPr>
    </w:p>
    <w:p w:rsidR="00250475" w:rsidRDefault="00250475" w:rsidP="00A10BC0">
      <w:pPr>
        <w:pStyle w:val="BodyText"/>
        <w:jc w:val="left"/>
      </w:pPr>
    </w:p>
    <w:p w:rsidR="00250475" w:rsidRDefault="00250475" w:rsidP="00AB1471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0475" w:rsidRDefault="00250475" w:rsidP="00AB1471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  <w:gridCol w:w="4217"/>
      </w:tblGrid>
      <w:tr w:rsidR="00250475" w:rsidRPr="00F3435A" w:rsidTr="000E52E4">
        <w:tc>
          <w:tcPr>
            <w:tcW w:w="5495" w:type="dxa"/>
          </w:tcPr>
          <w:p w:rsidR="00250475" w:rsidRPr="00F3435A" w:rsidRDefault="00250475" w:rsidP="000E52E4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250475" w:rsidRPr="00F3435A" w:rsidRDefault="00250475" w:rsidP="000E52E4">
            <w:pPr>
              <w:jc w:val="both"/>
              <w:rPr>
                <w:sz w:val="28"/>
                <w:szCs w:val="28"/>
              </w:rPr>
            </w:pPr>
            <w:r w:rsidRPr="00F3435A">
              <w:rPr>
                <w:sz w:val="28"/>
                <w:szCs w:val="28"/>
              </w:rPr>
              <w:t>ЗАТВЕРДЖЕНО:</w:t>
            </w:r>
          </w:p>
          <w:p w:rsidR="00250475" w:rsidRPr="00F3435A" w:rsidRDefault="00250475" w:rsidP="000E52E4">
            <w:pPr>
              <w:jc w:val="both"/>
            </w:pPr>
            <w:r w:rsidRPr="00F3435A">
              <w:t>Рішенням Пологівської</w:t>
            </w:r>
          </w:p>
          <w:p w:rsidR="00250475" w:rsidRPr="00F3435A" w:rsidRDefault="00250475" w:rsidP="000E52E4">
            <w:pPr>
              <w:jc w:val="both"/>
            </w:pPr>
            <w:r w:rsidRPr="00F3435A">
              <w:t>районної</w:t>
            </w:r>
            <w:r>
              <w:t xml:space="preserve"> </w:t>
            </w:r>
            <w:r w:rsidRPr="00F3435A">
              <w:t>ради</w:t>
            </w:r>
          </w:p>
          <w:p w:rsidR="00250475" w:rsidRPr="00F3435A" w:rsidRDefault="00250475" w:rsidP="000E52E4">
            <w:pPr>
              <w:jc w:val="both"/>
            </w:pPr>
            <w:r w:rsidRPr="00F3435A">
              <w:t>від</w:t>
            </w:r>
            <w:r>
              <w:t xml:space="preserve"> </w:t>
            </w:r>
            <w:r w:rsidRPr="00F3435A">
              <w:t>«___» __________2019 р. № _______</w:t>
            </w:r>
            <w:r>
              <w:t xml:space="preserve"> </w:t>
            </w:r>
          </w:p>
          <w:p w:rsidR="00250475" w:rsidRPr="00F3435A" w:rsidRDefault="00250475" w:rsidP="000E52E4">
            <w:pPr>
              <w:jc w:val="both"/>
              <w:rPr>
                <w:sz w:val="28"/>
                <w:szCs w:val="28"/>
              </w:rPr>
            </w:pPr>
          </w:p>
        </w:tc>
      </w:tr>
    </w:tbl>
    <w:p w:rsidR="00250475" w:rsidRDefault="00250475" w:rsidP="006F17E3">
      <w:pPr>
        <w:jc w:val="both"/>
      </w:pPr>
      <w:r>
        <w:rPr>
          <w:sz w:val="28"/>
          <w:szCs w:val="28"/>
        </w:rPr>
        <w:t xml:space="preserve"> </w:t>
      </w: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jc w:val="center"/>
        <w:rPr>
          <w:b/>
          <w:sz w:val="72"/>
          <w:szCs w:val="72"/>
        </w:rPr>
      </w:pPr>
      <w:r w:rsidRPr="00BE2F84">
        <w:rPr>
          <w:b/>
          <w:sz w:val="72"/>
          <w:szCs w:val="72"/>
        </w:rPr>
        <w:t>СТАТУТ</w:t>
      </w:r>
    </w:p>
    <w:p w:rsidR="00250475" w:rsidRPr="00BE2F84" w:rsidRDefault="00250475" w:rsidP="006F17E3">
      <w:pPr>
        <w:ind w:firstLine="709"/>
        <w:jc w:val="both"/>
      </w:pPr>
    </w:p>
    <w:p w:rsidR="00250475" w:rsidRPr="00BE2F84" w:rsidRDefault="00250475" w:rsidP="006F17E3">
      <w:pPr>
        <w:ind w:firstLine="709"/>
        <w:jc w:val="center"/>
        <w:rPr>
          <w:sz w:val="32"/>
          <w:szCs w:val="32"/>
        </w:rPr>
      </w:pPr>
    </w:p>
    <w:p w:rsidR="00250475" w:rsidRPr="00BE2F84" w:rsidRDefault="00250475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КОМУНАЛЬНОЇ УСТАНОВИ</w:t>
      </w:r>
    </w:p>
    <w:p w:rsidR="00250475" w:rsidRPr="00BE2F84" w:rsidRDefault="00250475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«ПОЛОГІВСЬКА ЦЕНТРАЛЬНА РАЙОННА БІБЛІОТЕКА»</w:t>
      </w:r>
    </w:p>
    <w:p w:rsidR="00250475" w:rsidRPr="00BE2F84" w:rsidRDefault="00250475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ПОЛОГІВСЬКОЇ РАЙОННОЇ РАДИ</w:t>
      </w:r>
    </w:p>
    <w:p w:rsidR="00250475" w:rsidRPr="00BE2F84" w:rsidRDefault="00250475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ЗАПОРІЗЬКОЇ ОБЛАСТІ</w:t>
      </w:r>
    </w:p>
    <w:p w:rsidR="00250475" w:rsidRPr="00BE2F84" w:rsidRDefault="00250475" w:rsidP="006F17E3">
      <w:pPr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(НОВА РЕДАКЦІЯ)</w:t>
      </w: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both"/>
        <w:rPr>
          <w:sz w:val="28"/>
          <w:szCs w:val="28"/>
        </w:rPr>
      </w:pPr>
    </w:p>
    <w:p w:rsidR="00250475" w:rsidRPr="00BE2F84" w:rsidRDefault="00250475" w:rsidP="006F17E3">
      <w:pPr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Пологи</w:t>
      </w:r>
    </w:p>
    <w:p w:rsidR="00250475" w:rsidRDefault="00250475" w:rsidP="006F17E3">
      <w:pPr>
        <w:tabs>
          <w:tab w:val="left" w:pos="1878"/>
        </w:tabs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2019 р.</w:t>
      </w:r>
    </w:p>
    <w:p w:rsidR="00250475" w:rsidRPr="00BE2F84" w:rsidRDefault="00250475" w:rsidP="006F17E3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250475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І. Загальні положення</w:t>
      </w: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1.1. </w:t>
      </w:r>
      <w:r>
        <w:rPr>
          <w:rFonts w:ascii="Times New Roman" w:hAnsi="Times New Roman"/>
          <w:sz w:val="28"/>
          <w:szCs w:val="28"/>
          <w:lang w:val="uk-UA"/>
        </w:rPr>
        <w:t>Комунальна  установа «Пологівська центральна районна  бібліотека» Пологівської районної ради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Запорізької області</w:t>
      </w:r>
      <w:r w:rsidRPr="00BE2F8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надалі 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Бібліотека, статут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якої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зареєстровано Пологівською районною дер</w:t>
      </w:r>
      <w:r>
        <w:rPr>
          <w:rFonts w:ascii="Times New Roman" w:hAnsi="Times New Roman"/>
          <w:sz w:val="28"/>
          <w:szCs w:val="28"/>
          <w:lang w:val="uk-UA"/>
        </w:rPr>
        <w:t>жавною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адміністрацією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07.02.2002,</w:t>
      </w:r>
      <w:r>
        <w:rPr>
          <w:rFonts w:ascii="Times New Roman" w:hAnsi="Times New Roman"/>
          <w:sz w:val="28"/>
          <w:szCs w:val="28"/>
          <w:lang w:val="uk-UA"/>
        </w:rPr>
        <w:t xml:space="preserve"> № 34 </w:t>
      </w:r>
      <w:r w:rsidRPr="00BE2F84">
        <w:rPr>
          <w:rFonts w:ascii="Times New Roman" w:hAnsi="Times New Roman"/>
          <w:sz w:val="28"/>
          <w:szCs w:val="28"/>
          <w:lang w:val="uk-UA"/>
        </w:rPr>
        <w:t>створена на базі Пологівської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районної централізованої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системи і є її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правонаступником, відноситься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до суб'єктів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сфері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культури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і входить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складу об'єктів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спільної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власності територіальних громад сіл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міста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Пологівського району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Запорізької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області.</w:t>
      </w: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1.2.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сновник </w:t>
      </w:r>
      <w:r>
        <w:rPr>
          <w:rFonts w:ascii="Times New Roman" w:hAnsi="Times New Roman"/>
          <w:sz w:val="28"/>
          <w:szCs w:val="28"/>
          <w:lang w:val="uk-UA"/>
        </w:rPr>
        <w:t xml:space="preserve">Бібліотеки </w:t>
      </w:r>
      <w:r w:rsidRPr="00BE2F84">
        <w:rPr>
          <w:rFonts w:ascii="Times New Roman" w:hAnsi="Times New Roman"/>
          <w:sz w:val="28"/>
          <w:szCs w:val="28"/>
          <w:lang w:val="uk-UA"/>
        </w:rPr>
        <w:t>– Пологівська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районна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рада Запорізької області.</w:t>
      </w: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1.3.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Статут визначає статус </w:t>
      </w:r>
      <w:r>
        <w:rPr>
          <w:rFonts w:ascii="Times New Roman" w:hAnsi="Times New Roman"/>
          <w:sz w:val="28"/>
          <w:szCs w:val="28"/>
          <w:lang w:val="uk-UA"/>
        </w:rPr>
        <w:t>Бібліотеки</w:t>
      </w:r>
      <w:r w:rsidRPr="00BE2F84">
        <w:rPr>
          <w:rFonts w:ascii="Times New Roman" w:hAnsi="Times New Roman"/>
          <w:sz w:val="28"/>
          <w:szCs w:val="28"/>
          <w:lang w:val="uk-UA"/>
        </w:rPr>
        <w:t>, форму власності, фінансування,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правові та організаційні засади діяльності. </w:t>
      </w:r>
    </w:p>
    <w:p w:rsidR="00250475" w:rsidRPr="00BE2F84" w:rsidRDefault="00250475" w:rsidP="002D1D66">
      <w:pPr>
        <w:tabs>
          <w:tab w:val="left" w:pos="1878"/>
          <w:tab w:val="left" w:pos="949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1.4. Бібліотека – це інформаційна, культурна, освітня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установа (заклад), 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упорядкований фонд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документів, доступ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 інформації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головним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завданням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якого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інформаційних,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науково – дослідних, освітніх,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потреб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бібліотеки.</w:t>
      </w: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1.5. В своїй 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керується</w:t>
      </w:r>
      <w:r>
        <w:rPr>
          <w:sz w:val="28"/>
          <w:szCs w:val="28"/>
        </w:rPr>
        <w:t xml:space="preserve"> Конституцією</w:t>
      </w:r>
      <w:r w:rsidRPr="00BE2F84">
        <w:rPr>
          <w:sz w:val="28"/>
          <w:szCs w:val="28"/>
        </w:rPr>
        <w:t xml:space="preserve">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«Про бібліотеки і бібліотечну справу», «Про культуру», «Про охорону культурної спадщини», «Про інформацію», «Про захист персональних даних», «Про оренду державного та комунального майна»,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указами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Президента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Кабінету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Міністрів України, Верховної </w:t>
      </w:r>
      <w:r>
        <w:rPr>
          <w:sz w:val="28"/>
          <w:szCs w:val="28"/>
        </w:rPr>
        <w:t>Р</w:t>
      </w:r>
      <w:r w:rsidRPr="00BE2F84">
        <w:rPr>
          <w:sz w:val="28"/>
          <w:szCs w:val="28"/>
        </w:rPr>
        <w:t>ади України, Міністерства культури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місцевих органів виконавчої влади та органів місцевого самоврядування, іншими нормативно – правовими актами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та даним Статутом. </w:t>
      </w: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ІІ.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 xml:space="preserve">Юридичний статус Бібліотеки </w:t>
      </w:r>
    </w:p>
    <w:p w:rsidR="00250475" w:rsidRDefault="00250475" w:rsidP="002D1D66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Повна назва -</w:t>
      </w:r>
      <w:r w:rsidRPr="00EB6A6B">
        <w:rPr>
          <w:sz w:val="28"/>
          <w:szCs w:val="28"/>
        </w:rPr>
        <w:t xml:space="preserve"> </w:t>
      </w:r>
      <w:r>
        <w:rPr>
          <w:sz w:val="28"/>
          <w:szCs w:val="28"/>
        </w:rPr>
        <w:t>Комунальна  установа «Пологівська центральна районна бібліотека» Пологівської районної ради</w:t>
      </w:r>
      <w:r w:rsidRPr="00BE2F84">
        <w:rPr>
          <w:sz w:val="28"/>
          <w:szCs w:val="28"/>
        </w:rPr>
        <w:t xml:space="preserve"> </w:t>
      </w:r>
      <w:r>
        <w:rPr>
          <w:sz w:val="28"/>
          <w:szCs w:val="28"/>
        </w:rPr>
        <w:t>Запорізької області,</w:t>
      </w:r>
      <w:r w:rsidRPr="00BE2F84">
        <w:rPr>
          <w:sz w:val="28"/>
          <w:szCs w:val="28"/>
        </w:rPr>
        <w:t xml:space="preserve"> скорочена назва – </w:t>
      </w:r>
      <w:r>
        <w:rPr>
          <w:sz w:val="28"/>
          <w:szCs w:val="28"/>
        </w:rPr>
        <w:t>Пологівська</w:t>
      </w:r>
      <w:r w:rsidRPr="00BE2F84">
        <w:rPr>
          <w:sz w:val="28"/>
          <w:szCs w:val="28"/>
        </w:rPr>
        <w:t xml:space="preserve"> ЦРБ</w:t>
      </w:r>
      <w:r>
        <w:rPr>
          <w:sz w:val="28"/>
          <w:szCs w:val="28"/>
        </w:rPr>
        <w:t xml:space="preserve">. </w:t>
      </w:r>
    </w:p>
    <w:p w:rsidR="00250475" w:rsidRPr="00BE2F84" w:rsidRDefault="00250475" w:rsidP="002D1D66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Бібліотека </w:t>
      </w:r>
      <w:r w:rsidRPr="00BE2F84">
        <w:rPr>
          <w:sz w:val="28"/>
          <w:szCs w:val="28"/>
        </w:rPr>
        <w:t>заснована на спільній власності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територіальних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громад</w:t>
      </w:r>
      <w:r>
        <w:rPr>
          <w:sz w:val="28"/>
          <w:szCs w:val="28"/>
        </w:rPr>
        <w:t xml:space="preserve"> сіл та</w:t>
      </w:r>
      <w:r w:rsidRPr="00BE2F84">
        <w:rPr>
          <w:sz w:val="28"/>
          <w:szCs w:val="28"/>
        </w:rPr>
        <w:t xml:space="preserve"> міста Пологівського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підзвітна та підконтрольна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Пологівській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районній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раді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Запорізької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(надалі</w:t>
      </w:r>
      <w:r>
        <w:rPr>
          <w:sz w:val="28"/>
          <w:szCs w:val="28"/>
        </w:rPr>
        <w:t xml:space="preserve"> - Засновник</w:t>
      </w:r>
      <w:r w:rsidRPr="00BE2F84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також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урахуванням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галузевих особливостей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підпорядкована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туризму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Пологівської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(надалі -</w:t>
      </w:r>
      <w:r>
        <w:rPr>
          <w:sz w:val="28"/>
          <w:szCs w:val="28"/>
        </w:rPr>
        <w:t xml:space="preserve"> Орган управління</w:t>
      </w:r>
      <w:r w:rsidRPr="00BE2F84">
        <w:rPr>
          <w:sz w:val="28"/>
          <w:szCs w:val="28"/>
        </w:rPr>
        <w:t>).</w:t>
      </w:r>
    </w:p>
    <w:p w:rsidR="00250475" w:rsidRDefault="00250475" w:rsidP="002D1D6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2.2. Бібліотека є юридичною особою публічного права, має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відокремлене майно, самостійний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баланс,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реєстраційні рахунки в органах Державного казначейства України, печатку зі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своїм найменуванням та ідентифікаційним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кодом, кутовий та інші штампи, фірмові бланки.</w:t>
      </w: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Права і обов’язки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юридичної особи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 набуває з 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її державної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реєстрації.</w:t>
      </w:r>
    </w:p>
    <w:p w:rsidR="00250475" w:rsidRPr="00BE2F84" w:rsidRDefault="00250475" w:rsidP="002D1D66">
      <w:pPr>
        <w:tabs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9105AC">
        <w:rPr>
          <w:b/>
          <w:sz w:val="28"/>
          <w:szCs w:val="28"/>
        </w:rPr>
        <w:t>Місцезнаходження  Бібліотеки: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</w:r>
      <w:r w:rsidRPr="00BE2F84">
        <w:rPr>
          <w:sz w:val="28"/>
          <w:szCs w:val="28"/>
        </w:rPr>
        <w:t>70608, Запорізька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область,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Пологівський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місто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Пологи,</w:t>
      </w:r>
      <w:r>
        <w:rPr>
          <w:sz w:val="28"/>
          <w:szCs w:val="28"/>
        </w:rPr>
        <w:t xml:space="preserve"> провулок Водопровідний</w:t>
      </w:r>
      <w:r w:rsidRPr="00BE2F84">
        <w:rPr>
          <w:sz w:val="28"/>
          <w:szCs w:val="28"/>
        </w:rPr>
        <w:t>, будинок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</w:t>
      </w: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несе відповідальність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за наслідки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своєї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в межах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належних їй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грошових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коштів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відповідно до чинного законодавства України.</w:t>
      </w: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2.5. 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право укладати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угоди,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набувати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майнові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та особисті немайнові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права,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бути позивачем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і відповідачем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у судових інстанціях.</w:t>
      </w:r>
    </w:p>
    <w:p w:rsidR="00250475" w:rsidRPr="00BE2F84" w:rsidRDefault="00250475" w:rsidP="002D1D66">
      <w:pPr>
        <w:tabs>
          <w:tab w:val="left" w:pos="-142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ІІІ.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Мета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і предмет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діяльності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Бібліотеки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3.1 Мета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Бібліотеки: вивчення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координація інформаційної,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виховної, культурної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освітньої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роботи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що включає комплекс державних, громадських, наукових та прак</w:t>
      </w:r>
      <w:r>
        <w:rPr>
          <w:sz w:val="28"/>
          <w:szCs w:val="28"/>
        </w:rPr>
        <w:t xml:space="preserve">тичних заходів </w:t>
      </w:r>
      <w:r w:rsidRPr="00BE2F84">
        <w:rPr>
          <w:sz w:val="28"/>
          <w:szCs w:val="28"/>
        </w:rPr>
        <w:t>спрямованих 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розвиток бібліотечної галузі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території Пологівського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Предмет 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</w:t>
      </w:r>
      <w:r>
        <w:rPr>
          <w:sz w:val="28"/>
          <w:szCs w:val="28"/>
        </w:rPr>
        <w:t>ібліотеки</w:t>
      </w:r>
      <w:r w:rsidRPr="00BE2F84">
        <w:rPr>
          <w:sz w:val="28"/>
          <w:szCs w:val="28"/>
        </w:rPr>
        <w:t>: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3.2.1. формування, зберігання та використання документів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бібліотечного фонду та 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носіїв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інформації;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3.2.2. </w:t>
      </w:r>
      <w:r>
        <w:rPr>
          <w:sz w:val="28"/>
          <w:szCs w:val="28"/>
        </w:rPr>
        <w:t>бібліотечно</w:t>
      </w:r>
      <w:r w:rsidRPr="00BE2F84">
        <w:rPr>
          <w:sz w:val="28"/>
          <w:szCs w:val="28"/>
        </w:rPr>
        <w:t>–бібліографічне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інформаційне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обслуговування користувачів;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популяризація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території</w:t>
      </w:r>
      <w:r>
        <w:rPr>
          <w:sz w:val="28"/>
          <w:szCs w:val="28"/>
        </w:rPr>
        <w:t xml:space="preserve"> міста та району науково</w:t>
      </w:r>
      <w:r w:rsidRPr="00BE2F84">
        <w:rPr>
          <w:sz w:val="28"/>
          <w:szCs w:val="28"/>
        </w:rPr>
        <w:t>–пізнавальних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документально – художніх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надбань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зарубіжних авторів;</w:t>
      </w:r>
    </w:p>
    <w:p w:rsidR="00250475" w:rsidRDefault="00250475" w:rsidP="002D1D6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організаційно - методичної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допомоги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сільським публічним бібліотекам,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входять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 складу</w:t>
      </w:r>
      <w:r>
        <w:rPr>
          <w:sz w:val="28"/>
          <w:szCs w:val="28"/>
        </w:rPr>
        <w:t xml:space="preserve"> об'єктів спільної власності </w:t>
      </w:r>
      <w:r w:rsidRPr="00BE2F84">
        <w:rPr>
          <w:sz w:val="28"/>
          <w:szCs w:val="28"/>
        </w:rPr>
        <w:t>територіальних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громад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сіл та міста Пологівського району Запорізької області </w:t>
      </w:r>
      <w:r>
        <w:rPr>
          <w:sz w:val="28"/>
          <w:szCs w:val="28"/>
        </w:rPr>
        <w:t>(</w:t>
      </w:r>
      <w:r w:rsidRPr="00BE2F84">
        <w:rPr>
          <w:sz w:val="28"/>
          <w:szCs w:val="28"/>
        </w:rPr>
        <w:t>надалі – Сільські бібліотеки)</w:t>
      </w:r>
      <w:r>
        <w:rPr>
          <w:sz w:val="28"/>
          <w:szCs w:val="28"/>
        </w:rPr>
        <w:t xml:space="preserve"> та бібліот</w:t>
      </w:r>
      <w:r w:rsidRPr="00BE2F84">
        <w:rPr>
          <w:sz w:val="28"/>
          <w:szCs w:val="28"/>
        </w:rPr>
        <w:t>ечним закладам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форм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власності;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координація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процесів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 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3.2.6.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комплектування бібліотечного фонду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сприяння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комплектуванні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бібліотечних фондів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3.2.7.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забезпечення обліку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одиниць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 знаходиться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 балансі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 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використання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внутрі</w:t>
      </w:r>
      <w:r>
        <w:rPr>
          <w:sz w:val="28"/>
          <w:szCs w:val="28"/>
        </w:rPr>
        <w:t>шньо</w:t>
      </w:r>
      <w:r w:rsidRPr="00BE2F84">
        <w:rPr>
          <w:sz w:val="28"/>
          <w:szCs w:val="28"/>
        </w:rPr>
        <w:t xml:space="preserve"> системного книгообміну між</w:t>
      </w:r>
      <w:r>
        <w:rPr>
          <w:sz w:val="28"/>
          <w:szCs w:val="28"/>
        </w:rPr>
        <w:t xml:space="preserve"> Бібліотекою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С</w:t>
      </w:r>
      <w:r w:rsidRPr="00BE2F84">
        <w:rPr>
          <w:sz w:val="28"/>
          <w:szCs w:val="28"/>
        </w:rPr>
        <w:t>ільськими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бібліотеками;</w:t>
      </w:r>
      <w:r>
        <w:rPr>
          <w:sz w:val="28"/>
          <w:szCs w:val="28"/>
        </w:rPr>
        <w:t xml:space="preserve">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3.2.9.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вивчення складу книжкового фонду, передача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дублетної,</w:t>
      </w:r>
      <w:r>
        <w:rPr>
          <w:sz w:val="28"/>
          <w:szCs w:val="28"/>
        </w:rPr>
        <w:t xml:space="preserve"> н</w:t>
      </w:r>
      <w:r w:rsidRPr="00BE2F84">
        <w:rPr>
          <w:sz w:val="28"/>
          <w:szCs w:val="28"/>
        </w:rPr>
        <w:t>е</w:t>
      </w:r>
      <w:r>
        <w:rPr>
          <w:sz w:val="28"/>
          <w:szCs w:val="28"/>
        </w:rPr>
        <w:t>профільної,</w:t>
      </w:r>
      <w:r w:rsidRPr="00BE2F84">
        <w:rPr>
          <w:sz w:val="28"/>
          <w:szCs w:val="28"/>
        </w:rPr>
        <w:t xml:space="preserve"> малов</w:t>
      </w:r>
      <w:r>
        <w:rPr>
          <w:sz w:val="28"/>
          <w:szCs w:val="28"/>
        </w:rPr>
        <w:t>живаної</w:t>
      </w:r>
      <w:r w:rsidRPr="00BE2F84">
        <w:rPr>
          <w:sz w:val="28"/>
          <w:szCs w:val="28"/>
        </w:rPr>
        <w:t xml:space="preserve"> літератури </w:t>
      </w:r>
      <w:r>
        <w:rPr>
          <w:sz w:val="28"/>
          <w:szCs w:val="28"/>
        </w:rPr>
        <w:t>до обмінного</w:t>
      </w:r>
      <w:r w:rsidRPr="00BE2F84">
        <w:rPr>
          <w:sz w:val="28"/>
          <w:szCs w:val="28"/>
        </w:rPr>
        <w:t xml:space="preserve"> фонд</w:t>
      </w:r>
      <w:r>
        <w:rPr>
          <w:sz w:val="28"/>
          <w:szCs w:val="28"/>
        </w:rPr>
        <w:t xml:space="preserve">у </w:t>
      </w:r>
      <w:r w:rsidRPr="00BE2F84">
        <w:rPr>
          <w:sz w:val="28"/>
          <w:szCs w:val="28"/>
        </w:rPr>
        <w:t xml:space="preserve">Бібліотеки;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3.2.10.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методичної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допомоги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проведенні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переобліків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передачі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книжкових фондів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  <w:r>
        <w:rPr>
          <w:sz w:val="28"/>
          <w:szCs w:val="28"/>
        </w:rPr>
        <w:t xml:space="preserve">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ведення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зведеного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облікового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каталогу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всі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документальні одиниці бібліотечного фонду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  <w:r>
        <w:rPr>
          <w:sz w:val="28"/>
          <w:szCs w:val="28"/>
        </w:rPr>
        <w:t xml:space="preserve">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3.2.12. </w:t>
      </w:r>
      <w:r w:rsidRPr="00BE2F84">
        <w:rPr>
          <w:sz w:val="28"/>
          <w:szCs w:val="28"/>
        </w:rPr>
        <w:t>списування документальних одиниць бібліотечного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Сільських бібліотеках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вимог законодавства</w:t>
      </w:r>
      <w:r w:rsidRPr="00BE2F84">
        <w:rPr>
          <w:sz w:val="28"/>
          <w:szCs w:val="28"/>
        </w:rPr>
        <w:t xml:space="preserve">;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вивчення та аналітичне аналізування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основних процесів бібліотечного обслуговування населення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3.2.14. </w:t>
      </w:r>
      <w:r w:rsidRPr="00BE2F84">
        <w:rPr>
          <w:sz w:val="28"/>
          <w:szCs w:val="28"/>
        </w:rPr>
        <w:t>подання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пропозицій 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плану роботи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туризму Пологівської 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3.2.15. підготовка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звітності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інформаційних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аналітичних матеріалів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відповідним напрямком діяльності Бібліотеки;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надає додаткові платні послуги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згідно </w:t>
      </w:r>
      <w:r>
        <w:rPr>
          <w:sz w:val="28"/>
          <w:szCs w:val="28"/>
        </w:rPr>
        <w:t xml:space="preserve">з чинним </w:t>
      </w:r>
      <w:r w:rsidRPr="00BE2F84">
        <w:rPr>
          <w:sz w:val="28"/>
          <w:szCs w:val="28"/>
        </w:rPr>
        <w:t>законодав</w:t>
      </w:r>
      <w:r>
        <w:rPr>
          <w:sz w:val="28"/>
          <w:szCs w:val="28"/>
        </w:rPr>
        <w:t>ством</w:t>
      </w:r>
      <w:r w:rsidRPr="00BE2F84">
        <w:rPr>
          <w:sz w:val="28"/>
          <w:szCs w:val="28"/>
        </w:rPr>
        <w:t xml:space="preserve"> 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3.4. Бібліотека проводить складання та розповсюдження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методичних матеріалів з бібліотечного обслуговування користувачів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сприяє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 впровадженню в практику роботи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бібліотек. </w:t>
      </w: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3.5. Бібліотека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запити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обґрунтовує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результати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соціологічних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досліджень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бібліотечній галузі.</w:t>
      </w:r>
      <w:r>
        <w:rPr>
          <w:sz w:val="28"/>
          <w:szCs w:val="28"/>
        </w:rPr>
        <w:t xml:space="preserve"> </w:t>
      </w:r>
    </w:p>
    <w:p w:rsidR="00250475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0475" w:rsidRPr="00BE2F84" w:rsidRDefault="00250475" w:rsidP="002D1D66">
      <w:pPr>
        <w:pStyle w:val="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ІV.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Майно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Бібліотеки</w:t>
      </w:r>
    </w:p>
    <w:p w:rsidR="00250475" w:rsidRDefault="00250475" w:rsidP="002D1D66">
      <w:pPr>
        <w:tabs>
          <w:tab w:val="left" w:pos="709"/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709"/>
          <w:tab w:val="left" w:pos="1878"/>
        </w:tabs>
        <w:ind w:firstLine="709"/>
        <w:jc w:val="both"/>
        <w:rPr>
          <w:rFonts w:ascii="Georgia" w:hAnsi="Georgia"/>
          <w:b/>
          <w:sz w:val="28"/>
          <w:szCs w:val="28"/>
        </w:rPr>
      </w:pPr>
      <w:r w:rsidRPr="00BE2F84">
        <w:rPr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Джерела формування майна Бібліотеки: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4.1.1.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передане Органом управління об’єктом;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придбане в інших підприємств та організацій;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4.1.3.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на підставах 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заборонених чинним законодавством України;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4.1.4.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від реалізації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платних послуг населенню та здавання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приміщень в оренду.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Майно Бібліотеки є спільною власністю територіальних громад сіл </w:t>
      </w:r>
      <w:r>
        <w:rPr>
          <w:sz w:val="28"/>
          <w:szCs w:val="28"/>
        </w:rPr>
        <w:t>та</w:t>
      </w:r>
      <w:r w:rsidRPr="00BE2F84">
        <w:rPr>
          <w:sz w:val="28"/>
          <w:szCs w:val="28"/>
        </w:rPr>
        <w:t xml:space="preserve"> міста Пологівського 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 xml:space="preserve"> і закріплюється за нею Органом управління об’єктом на праві оперативного управління.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Установа має право за рішенням Засновника здавати в оренду, відповідно до чинного законодавства підприємствам, організаціям, установам, а також громадянам, якщо вони зареєстровані як суб’єкти підприємницької діяльності нежитлові приміщення, транспортні засоби, інвентар та інші матеріальні цінності, які їй належать, а також списувати з балансу в установленому порядку визначеному Засновником.</w:t>
      </w:r>
    </w:p>
    <w:p w:rsidR="00250475" w:rsidRPr="006F17E3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6F17E3">
        <w:rPr>
          <w:sz w:val="28"/>
          <w:szCs w:val="28"/>
        </w:rPr>
        <w:t>4.3. Бібліотека володіє, користується та розпоряджається даним майном вживаючи стосовно до нього дії, що не суперечать чинному законодавству України.</w:t>
      </w:r>
    </w:p>
    <w:p w:rsidR="00250475" w:rsidRPr="006F17E3" w:rsidRDefault="00250475" w:rsidP="002D1D6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F17E3">
        <w:rPr>
          <w:sz w:val="28"/>
          <w:szCs w:val="28"/>
        </w:rPr>
        <w:t>4.4. Відчуження майна, закріплених основних фондів за Бібліотекою на праві оперативного управління, здійснюється за ріш</w:t>
      </w:r>
      <w:r>
        <w:rPr>
          <w:sz w:val="28"/>
          <w:szCs w:val="28"/>
        </w:rPr>
        <w:t>енням Засновника</w:t>
      </w:r>
      <w:r w:rsidRPr="006F17E3">
        <w:rPr>
          <w:sz w:val="28"/>
          <w:szCs w:val="28"/>
        </w:rPr>
        <w:t xml:space="preserve"> відповідно до чинного законодавства 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Збитки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Бібліотеки, завдан</w:t>
      </w:r>
      <w:bookmarkStart w:id="0" w:name="_GoBack"/>
      <w:bookmarkEnd w:id="0"/>
      <w:r w:rsidRPr="00BE2F84">
        <w:rPr>
          <w:sz w:val="28"/>
          <w:szCs w:val="28"/>
        </w:rPr>
        <w:t>і їй в результаті порушень її майнових прав фізичними та юридичними особами відшкодовуються за рішенням судових органів, а також згідно</w:t>
      </w:r>
      <w:r>
        <w:rPr>
          <w:sz w:val="28"/>
          <w:szCs w:val="28"/>
        </w:rPr>
        <w:t xml:space="preserve"> з чинним</w:t>
      </w:r>
      <w:r w:rsidRPr="00BE2F84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4.6.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 Бібліотеки: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основні фонди, оборотні кошти та бібліотечний фонд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створене Бібліотекою в результаті її статутної діяльності, придбане за рахунок платни</w:t>
      </w:r>
      <w:r>
        <w:rPr>
          <w:sz w:val="28"/>
          <w:szCs w:val="28"/>
        </w:rPr>
        <w:t xml:space="preserve">х коштів та благодійних внесків, </w:t>
      </w:r>
      <w:r w:rsidRPr="00BE2F84">
        <w:rPr>
          <w:sz w:val="28"/>
          <w:szCs w:val="28"/>
        </w:rPr>
        <w:t>належить їй на праві власності і не підлягає вилученню та використовується самостійно.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4.7.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Земельна ділянка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 якій розташована Бібліотека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передається їй 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безстрокове користування відповідно </w:t>
      </w:r>
      <w:r>
        <w:rPr>
          <w:sz w:val="28"/>
          <w:szCs w:val="28"/>
        </w:rPr>
        <w:t xml:space="preserve">до </w:t>
      </w:r>
      <w:r w:rsidRPr="00BE2F84">
        <w:rPr>
          <w:sz w:val="28"/>
          <w:szCs w:val="28"/>
        </w:rPr>
        <w:t>Земельного Кодексу 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Майно, приміщення, обладнання та бібліотечний фонд Бібліотеки не підлягають приватизації, перепрофілюванню і використовується за призначенням.</w:t>
      </w: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4.9. Орган управління суб’єктом забезпечує фінансування витрат на утримання будівлі, ремонт майна та приміщень, придбання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книжкової продукції та періодичних видань.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4.10. Бібліотека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має право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оренду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закріплене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нею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 праві оперативного управління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юридичним</w:t>
      </w:r>
      <w:r>
        <w:rPr>
          <w:sz w:val="28"/>
          <w:szCs w:val="28"/>
        </w:rPr>
        <w:t xml:space="preserve"> та фізичним особам згідно з чинним законодавством </w:t>
      </w:r>
      <w:r w:rsidRPr="00BE2F84">
        <w:rPr>
          <w:sz w:val="28"/>
          <w:szCs w:val="28"/>
        </w:rPr>
        <w:t>України 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порядку, визначеному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рішенням</w:t>
      </w:r>
      <w:r>
        <w:rPr>
          <w:sz w:val="28"/>
          <w:szCs w:val="28"/>
        </w:rPr>
        <w:t xml:space="preserve"> Засновника.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b/>
          <w:sz w:val="28"/>
          <w:szCs w:val="28"/>
        </w:rPr>
      </w:pP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Права та обов’язки Бібліотеки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Бібліотеки: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5.1.1. самостійно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планувати бібліотечну,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господарську,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організаційну та методичну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роботу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 України;</w:t>
      </w:r>
    </w:p>
    <w:p w:rsidR="00250475" w:rsidRDefault="00250475" w:rsidP="002D1D66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вносити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установленому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пропозиції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Органів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об'єктом та суб'єктом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різних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нагородження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Бібліотеки</w:t>
      </w:r>
      <w:r w:rsidRPr="00BE2F84">
        <w:rPr>
          <w:sz w:val="28"/>
          <w:szCs w:val="28"/>
        </w:rPr>
        <w:t xml:space="preserve">;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5.1.3. розпоряджатися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кошторисних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призначень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додатковими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коштами,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отриманими від наданих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послуг населенню,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оренди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приміщень, благодійних внесків та ін.;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укладати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угоди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 здійснення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виробничої, культурно - до</w:t>
      </w:r>
      <w:r>
        <w:rPr>
          <w:sz w:val="28"/>
          <w:szCs w:val="28"/>
        </w:rPr>
        <w:t>звіллє</w:t>
      </w:r>
      <w:r w:rsidRPr="00BE2F84">
        <w:rPr>
          <w:sz w:val="28"/>
          <w:szCs w:val="28"/>
        </w:rPr>
        <w:t>вої, довідково – інформаційної, комп’ютерної діяльності з установами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фізичними особами;</w:t>
      </w:r>
    </w:p>
    <w:p w:rsidR="00250475" w:rsidRDefault="00250475" w:rsidP="002D1D66">
      <w:pPr>
        <w:tabs>
          <w:tab w:val="left" w:pos="426"/>
          <w:tab w:val="left" w:pos="993"/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5.1.5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послуги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користувачам</w:t>
      </w:r>
      <w:r>
        <w:rPr>
          <w:sz w:val="28"/>
          <w:szCs w:val="28"/>
        </w:rPr>
        <w:t xml:space="preserve"> згідно з чинним</w:t>
      </w:r>
      <w:r w:rsidRPr="00BE2F84">
        <w:rPr>
          <w:sz w:val="28"/>
          <w:szCs w:val="28"/>
        </w:rPr>
        <w:t xml:space="preserve">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Обов’язки Бібліотеки: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користувачам доступ до бібліотечних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фондів,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довідково – інформаційних матеріалів та використовувати 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діяльності, встановлених Правил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згідно з чинним </w:t>
      </w:r>
      <w:r w:rsidRPr="00BE2F84">
        <w:rPr>
          <w:sz w:val="28"/>
          <w:szCs w:val="28"/>
        </w:rPr>
        <w:t>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створювати належні умови для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широкого доступу користувачів до мережі бібліотечних послуг;</w:t>
      </w: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стягувати з фізичних осіб, які нанесли збитки бібліотечному фонду та майну Бібліотеки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грошові та матеріально – технічні відшкодування згідно</w:t>
      </w:r>
      <w:r>
        <w:rPr>
          <w:sz w:val="28"/>
          <w:szCs w:val="28"/>
        </w:rPr>
        <w:t xml:space="preserve"> з чинним </w:t>
      </w:r>
      <w:r w:rsidRPr="00BE2F84">
        <w:rPr>
          <w:sz w:val="28"/>
          <w:szCs w:val="28"/>
        </w:rPr>
        <w:t>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Управління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Бібліотекою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6.1. Структура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штат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розробляється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урахуванням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її завдань 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функцій, галузевих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вимог,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за погодженням</w:t>
      </w:r>
      <w:r>
        <w:rPr>
          <w:sz w:val="28"/>
          <w:szCs w:val="28"/>
        </w:rPr>
        <w:t xml:space="preserve"> із Засновником</w:t>
      </w:r>
      <w:r w:rsidRPr="00BE2F84">
        <w:rPr>
          <w:sz w:val="28"/>
          <w:szCs w:val="28"/>
        </w:rPr>
        <w:t xml:space="preserve">.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6.2. Оплата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визначається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відповідно до галузевих вимог та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.</w:t>
      </w:r>
      <w:r w:rsidRPr="00BE2F84">
        <w:rPr>
          <w:sz w:val="28"/>
          <w:szCs w:val="28"/>
        </w:rPr>
        <w:t xml:space="preserve"> </w:t>
      </w:r>
    </w:p>
    <w:p w:rsidR="00250475" w:rsidRDefault="00250475" w:rsidP="002D1D66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BE2F84">
        <w:rPr>
          <w:sz w:val="28"/>
          <w:szCs w:val="28"/>
        </w:rPr>
        <w:t>6.3.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Бібліотекою здійснює директор, який призначається на посаду та звільняється з посади </w:t>
      </w:r>
      <w:r>
        <w:rPr>
          <w:sz w:val="28"/>
          <w:szCs w:val="28"/>
        </w:rPr>
        <w:t xml:space="preserve"> відповідно до рішення Засновника </w:t>
      </w:r>
      <w:r w:rsidRPr="00BE2F84">
        <w:rPr>
          <w:color w:val="000000"/>
          <w:sz w:val="28"/>
          <w:szCs w:val="28"/>
          <w:shd w:val="clear" w:color="auto" w:fill="FFFFFF"/>
        </w:rPr>
        <w:t>шляхом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E2F84">
        <w:rPr>
          <w:color w:val="000000"/>
          <w:sz w:val="28"/>
          <w:szCs w:val="28"/>
          <w:shd w:val="clear" w:color="auto" w:fill="FFFFFF"/>
        </w:rPr>
        <w:t>укладення з ним контракту строком на п’ять років за результатами конкурсу в порядку, визначеному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E2F84">
        <w:rPr>
          <w:sz w:val="28"/>
          <w:szCs w:val="28"/>
        </w:rPr>
        <w:t>Законом України «Про культуру»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BE2F84">
        <w:rPr>
          <w:bCs/>
          <w:color w:val="000000"/>
          <w:sz w:val="28"/>
          <w:szCs w:val="28"/>
          <w:shd w:val="clear" w:color="auto" w:fill="FFFFFF"/>
        </w:rPr>
        <w:t>від 14.12. 2</w:t>
      </w:r>
      <w:r>
        <w:rPr>
          <w:bCs/>
          <w:color w:val="000000"/>
          <w:sz w:val="28"/>
          <w:szCs w:val="28"/>
          <w:shd w:val="clear" w:color="auto" w:fill="FFFFFF"/>
        </w:rPr>
        <w:t xml:space="preserve">010 року № 2778-VI (із змінами) та рішення Пологівської районної ради від 24.06.2016 року № 16 «Про затвердження Порядку призначення керівників закладів культури, що перебувають у спільній власності територіальних громад сіл та міста Пологівського району».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самостійно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вирішує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питання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винятком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тих,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віднесені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компетенції</w:t>
      </w:r>
      <w:r>
        <w:rPr>
          <w:sz w:val="28"/>
          <w:szCs w:val="28"/>
        </w:rPr>
        <w:t xml:space="preserve"> Засновника та Органу управління</w:t>
      </w:r>
      <w:r w:rsidRPr="00BE2F84">
        <w:rPr>
          <w:sz w:val="28"/>
          <w:szCs w:val="28"/>
        </w:rPr>
        <w:t>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 </w:t>
      </w:r>
      <w:r>
        <w:rPr>
          <w:sz w:val="28"/>
          <w:szCs w:val="28"/>
        </w:rPr>
        <w:t>Ди</w:t>
      </w:r>
      <w:r w:rsidRPr="00BE2F84">
        <w:rPr>
          <w:sz w:val="28"/>
          <w:szCs w:val="28"/>
        </w:rPr>
        <w:t>ректор: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6.5.1. діє без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>віреності</w:t>
      </w:r>
      <w:r w:rsidRPr="00BE2F84">
        <w:rPr>
          <w:sz w:val="28"/>
          <w:szCs w:val="28"/>
        </w:rPr>
        <w:t xml:space="preserve"> та представляє Бібліотеку в усіх організаціях та установах</w:t>
      </w:r>
      <w:r>
        <w:rPr>
          <w:sz w:val="28"/>
          <w:szCs w:val="28"/>
        </w:rPr>
        <w:t xml:space="preserve"> незалежно від форм власності та організаційно – правової форми</w:t>
      </w:r>
      <w:r w:rsidRPr="00BE2F84">
        <w:rPr>
          <w:sz w:val="28"/>
          <w:szCs w:val="28"/>
        </w:rPr>
        <w:t>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6.5.2. розпоряджається фінансовими, трудовими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ресурсами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матеріал</w:t>
      </w:r>
      <w:r>
        <w:rPr>
          <w:sz w:val="28"/>
          <w:szCs w:val="28"/>
        </w:rPr>
        <w:t>ьними цінностями згідно з чинним законодавством</w:t>
      </w:r>
      <w:r w:rsidRPr="00BE2F84">
        <w:rPr>
          <w:sz w:val="28"/>
          <w:szCs w:val="28"/>
        </w:rPr>
        <w:t xml:space="preserve"> України;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прийом</w:t>
      </w:r>
      <w:r>
        <w:rPr>
          <w:sz w:val="28"/>
          <w:szCs w:val="28"/>
        </w:rPr>
        <w:t xml:space="preserve">, переміщення, переведення </w:t>
      </w:r>
      <w:r w:rsidRPr="00BE2F84">
        <w:rPr>
          <w:sz w:val="28"/>
          <w:szCs w:val="28"/>
        </w:rPr>
        <w:t>та звільнення працівників;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видає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накази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контролює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виконання;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розподіляє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обов’язки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між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затверджує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посадові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інструкції;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6.5.6. забезпечує дотримання дисципліни праці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працівниками </w:t>
      </w:r>
      <w:r>
        <w:rPr>
          <w:sz w:val="28"/>
          <w:szCs w:val="28"/>
        </w:rPr>
        <w:t>Бібліотеки</w:t>
      </w:r>
      <w:r w:rsidRPr="00BE2F84">
        <w:rPr>
          <w:sz w:val="28"/>
          <w:szCs w:val="28"/>
        </w:rPr>
        <w:t xml:space="preserve">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України;</w:t>
      </w:r>
    </w:p>
    <w:p w:rsidR="00250475" w:rsidRPr="00135CA8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6.5.7. </w:t>
      </w:r>
      <w:r w:rsidRPr="00135CA8">
        <w:rPr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вживає заходи по покращенню матеріально – технічної бази;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6.5.9.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укладає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договори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питань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оренди</w:t>
      </w:r>
      <w:r>
        <w:rPr>
          <w:sz w:val="28"/>
          <w:szCs w:val="28"/>
        </w:rPr>
        <w:t xml:space="preserve"> згідно з чинним законодавством </w:t>
      </w:r>
      <w:r w:rsidRPr="00BE2F84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рішенням</w:t>
      </w:r>
      <w:r w:rsidRPr="00BE2F84">
        <w:rPr>
          <w:sz w:val="28"/>
          <w:szCs w:val="28"/>
        </w:rPr>
        <w:t xml:space="preserve"> Органу управління об’єктом.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6.5.10. розробляє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посадові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інструкції,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Бібліотекою,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внутрішнього трудового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розпорядку,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річні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плани роботи, погоджує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Органом управління суб’єктом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затверджує;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6.5.11. забезпечує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підготовку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резерву кадрів;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6.5.12. керує діяльністю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несе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персональну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відповідальність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виконання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покладених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завдань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дотримання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фінансової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дисципліни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>України;</w:t>
      </w:r>
    </w:p>
    <w:p w:rsidR="00250475" w:rsidRPr="003D0044" w:rsidRDefault="00250475" w:rsidP="002D1D66">
      <w:pPr>
        <w:ind w:firstLine="709"/>
        <w:jc w:val="both"/>
        <w:rPr>
          <w:sz w:val="28"/>
          <w:szCs w:val="28"/>
        </w:rPr>
      </w:pPr>
      <w:r w:rsidRPr="003D0044">
        <w:rPr>
          <w:sz w:val="28"/>
          <w:szCs w:val="28"/>
        </w:rPr>
        <w:t xml:space="preserve">6.5.13. </w:t>
      </w:r>
      <w:r w:rsidRPr="003D0044">
        <w:rPr>
          <w:color w:val="000000"/>
          <w:spacing w:val="-1"/>
          <w:sz w:val="28"/>
          <w:szCs w:val="28"/>
          <w:shd w:val="clear" w:color="auto" w:fill="FFFFFF"/>
        </w:rPr>
        <w:t>здійснює інші повноваження, передбачені чинним законодавством України.</w:t>
      </w:r>
    </w:p>
    <w:p w:rsidR="00250475" w:rsidRDefault="00250475" w:rsidP="002D1D66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6.6. Заохочення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</w:t>
      </w:r>
      <w:r>
        <w:rPr>
          <w:sz w:val="28"/>
          <w:szCs w:val="28"/>
        </w:rPr>
        <w:t>исциплінарні стягнення щодо Д</w:t>
      </w:r>
      <w:r w:rsidRPr="00BE2F84">
        <w:rPr>
          <w:sz w:val="28"/>
          <w:szCs w:val="28"/>
        </w:rPr>
        <w:t>иректора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застосовуються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з чинним законодавством</w:t>
      </w:r>
      <w:r w:rsidRPr="00BE2F84">
        <w:rPr>
          <w:sz w:val="28"/>
          <w:szCs w:val="28"/>
        </w:rPr>
        <w:t xml:space="preserve"> 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6.7. Трудовий колектив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 складається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усіх працівників, які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беруть участь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 її діяльності.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Відповідно до вимог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чинного законодавства укладається Колективний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договір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який регулює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трудові відносини працівників з Бібліотекою.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Право 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укладення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Колективного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від імені власника надається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иректору.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6.9.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Вищим органом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самоврядування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загальні збори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трудового колективу,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які скликаються за потреби, але не рідше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одного разу на рік.</w:t>
      </w:r>
    </w:p>
    <w:p w:rsidR="00250475" w:rsidRPr="00BE2F84" w:rsidRDefault="00250475" w:rsidP="002D1D66">
      <w:pPr>
        <w:tabs>
          <w:tab w:val="left" w:pos="284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6.10. Відповідальність за дотримання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Колективного договору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покладається на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иректора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представника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трудового колективу, обраного 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загальних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зборах.</w:t>
      </w:r>
      <w:r>
        <w:rPr>
          <w:sz w:val="28"/>
          <w:szCs w:val="28"/>
        </w:rPr>
        <w:t xml:space="preserve">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VІІ. Права та обов’язки працівників Бібліотеки</w:t>
      </w:r>
    </w:p>
    <w:p w:rsidR="00250475" w:rsidRDefault="00250475" w:rsidP="002D1D66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мають права,</w:t>
      </w:r>
      <w:r w:rsidRPr="00BE2F84">
        <w:rPr>
          <w:sz w:val="28"/>
          <w:szCs w:val="28"/>
        </w:rPr>
        <w:t xml:space="preserve"> передбачені Конституцією України, 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Законом «Про бібліотеки і бібліотечну справу»</w:t>
      </w:r>
      <w:r>
        <w:rPr>
          <w:sz w:val="28"/>
          <w:szCs w:val="28"/>
        </w:rPr>
        <w:t xml:space="preserve"> та іншими законодавчими акта</w:t>
      </w:r>
      <w:r w:rsidRPr="00BE2F84">
        <w:rPr>
          <w:sz w:val="28"/>
          <w:szCs w:val="28"/>
        </w:rPr>
        <w:t>ми України</w:t>
      </w:r>
      <w:r>
        <w:rPr>
          <w:sz w:val="28"/>
          <w:szCs w:val="28"/>
        </w:rPr>
        <w:t>.</w:t>
      </w:r>
    </w:p>
    <w:p w:rsidR="00250475" w:rsidRDefault="00250475" w:rsidP="002D1D6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мають право</w:t>
      </w:r>
      <w:r w:rsidRPr="00CA4069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CA4069">
        <w:rPr>
          <w:sz w:val="28"/>
          <w:szCs w:val="28"/>
        </w:rPr>
        <w:t xml:space="preserve">ерез </w:t>
      </w:r>
      <w:r>
        <w:rPr>
          <w:sz w:val="28"/>
          <w:szCs w:val="28"/>
        </w:rPr>
        <w:t>в</w:t>
      </w:r>
      <w:r w:rsidRPr="00CA4069">
        <w:rPr>
          <w:sz w:val="28"/>
          <w:szCs w:val="28"/>
        </w:rPr>
        <w:t>иборні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громадські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органи та органи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бібліотечного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самоврядування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приймати участь у діяльності та управлінні справами </w:t>
      </w:r>
      <w:r>
        <w:rPr>
          <w:sz w:val="28"/>
          <w:szCs w:val="28"/>
        </w:rPr>
        <w:t>Б</w:t>
      </w:r>
      <w:r w:rsidRPr="00CA4069">
        <w:rPr>
          <w:sz w:val="28"/>
          <w:szCs w:val="28"/>
        </w:rPr>
        <w:t>ібліотеки, вносити</w:t>
      </w:r>
      <w:r w:rsidRPr="00A329BB"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пропозиції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щодо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покращення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її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роботи, усунення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недоліків</w:t>
      </w:r>
      <w:r w:rsidRPr="00A329BB"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у роботі</w:t>
      </w:r>
      <w:r w:rsidRPr="00615878">
        <w:rPr>
          <w:sz w:val="28"/>
          <w:szCs w:val="28"/>
        </w:rPr>
        <w:t>.</w:t>
      </w:r>
    </w:p>
    <w:p w:rsidR="00250475" w:rsidRPr="00A62AA1" w:rsidRDefault="00250475" w:rsidP="002D1D6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мають </w:t>
      </w:r>
      <w:r w:rsidRPr="00A62AA1">
        <w:rPr>
          <w:sz w:val="28"/>
          <w:szCs w:val="28"/>
        </w:rPr>
        <w:t>право укладати з адміністрацією Бібліотеки колективний договір, який регламентує права і обов’язки членів колективу на визначений в ньому термін.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4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BE2F84">
        <w:rPr>
          <w:sz w:val="28"/>
          <w:szCs w:val="28"/>
        </w:rPr>
        <w:t>раця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оплачується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 першочерговому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Усі інші платежі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здійснюються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після виконання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зобов’язань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щодо оплати праці.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5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М</w:t>
      </w:r>
      <w:r w:rsidRPr="00BE2F84">
        <w:rPr>
          <w:sz w:val="28"/>
          <w:szCs w:val="28"/>
        </w:rPr>
        <w:t>інімальна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заробітна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 може бути нижчою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 встановленого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мінімального розміру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заробітної плати.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6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М</w:t>
      </w:r>
      <w:r w:rsidRPr="00BE2F84">
        <w:rPr>
          <w:sz w:val="28"/>
          <w:szCs w:val="28"/>
        </w:rPr>
        <w:t>атеріальне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заохочення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вирішення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 – побутових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питань та грошові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премії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виплачуються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результатами діяльності установи та кожного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члена колективу 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7</w:t>
      </w:r>
      <w:r w:rsidRPr="00BE2F84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ля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творчо–виробничої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підвищення свого професійного рівня,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вільно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користуються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єдиним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фондом. </w:t>
      </w:r>
    </w:p>
    <w:p w:rsidR="00250475" w:rsidRDefault="00250475" w:rsidP="002D1D66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Обов’язки працівників: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проводити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свою діяльність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відповідно до Статуту, Колективного договору,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посадових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інструкцій;</w:t>
      </w:r>
      <w:r>
        <w:rPr>
          <w:sz w:val="28"/>
          <w:szCs w:val="28"/>
        </w:rPr>
        <w:t xml:space="preserve"> П</w:t>
      </w:r>
      <w:r w:rsidRPr="00BE2F84">
        <w:rPr>
          <w:sz w:val="28"/>
          <w:szCs w:val="28"/>
        </w:rPr>
        <w:t>равил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внутрішнього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розпорядку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Бібліотеки;</w:t>
      </w:r>
      <w:r>
        <w:rPr>
          <w:sz w:val="28"/>
          <w:szCs w:val="28"/>
        </w:rPr>
        <w:t xml:space="preserve">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.2. виконувати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охорони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 та санітарії,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пожежної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техногенної безпеки;</w:t>
      </w:r>
    </w:p>
    <w:p w:rsidR="00250475" w:rsidRPr="00CA4069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  <w:lang w:val="ru-RU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 xml:space="preserve">.3. дотримуватися вимог </w:t>
      </w:r>
      <w:r w:rsidRPr="00CA4069">
        <w:rPr>
          <w:sz w:val="28"/>
          <w:szCs w:val="28"/>
        </w:rPr>
        <w:t xml:space="preserve">професійної </w:t>
      </w:r>
      <w:r w:rsidRPr="00BE2F84">
        <w:rPr>
          <w:sz w:val="28"/>
          <w:szCs w:val="28"/>
        </w:rPr>
        <w:t xml:space="preserve">етики </w:t>
      </w:r>
      <w:r>
        <w:rPr>
          <w:sz w:val="28"/>
          <w:szCs w:val="28"/>
        </w:rPr>
        <w:t xml:space="preserve">при </w:t>
      </w:r>
      <w:r w:rsidRPr="00CA4069">
        <w:rPr>
          <w:sz w:val="28"/>
          <w:szCs w:val="28"/>
        </w:rPr>
        <w:t>виконанні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службових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обов’язків </w:t>
      </w:r>
      <w:r>
        <w:rPr>
          <w:sz w:val="28"/>
          <w:szCs w:val="28"/>
        </w:rPr>
        <w:t xml:space="preserve">та </w:t>
      </w:r>
      <w:r w:rsidRPr="00CA4069">
        <w:rPr>
          <w:sz w:val="28"/>
          <w:szCs w:val="28"/>
        </w:rPr>
        <w:t>в колективі.</w:t>
      </w:r>
      <w:r w:rsidRPr="00CA4069">
        <w:rPr>
          <w:sz w:val="28"/>
          <w:szCs w:val="28"/>
          <w:lang w:val="ru-RU"/>
        </w:rPr>
        <w:t xml:space="preserve"> </w:t>
      </w:r>
    </w:p>
    <w:p w:rsidR="00250475" w:rsidRPr="00CA4069" w:rsidRDefault="00250475" w:rsidP="002D1D66">
      <w:pPr>
        <w:tabs>
          <w:tab w:val="left" w:pos="426"/>
          <w:tab w:val="left" w:pos="1878"/>
        </w:tabs>
        <w:ind w:firstLine="709"/>
        <w:jc w:val="both"/>
        <w:rPr>
          <w:b/>
          <w:sz w:val="28"/>
          <w:szCs w:val="28"/>
          <w:lang w:val="ru-RU"/>
        </w:rPr>
      </w:pP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 xml:space="preserve"> VІІІ.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 xml:space="preserve">Фінансово – господарська діяльність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Фінансово – господарська діяльність Бібліотеки проводиться відповідно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Статуту.</w:t>
      </w: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неприбутковою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установою.</w:t>
      </w:r>
    </w:p>
    <w:p w:rsidR="00250475" w:rsidRPr="00BE2F84" w:rsidRDefault="00250475" w:rsidP="002D1D6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BE2F84">
        <w:rPr>
          <w:sz w:val="28"/>
          <w:szCs w:val="28"/>
          <w:lang w:val="uk-UA"/>
        </w:rPr>
        <w:t>Бібліотеці заборонено розподіляти отримані доходи (прибутки) або їх частини серед засновників (учасників), членів, працівників (крім оплати їхньої праці, нарахування єдиного соціального внеску), членів органів управління та інших пов’язаних з ним осіб.</w:t>
      </w:r>
    </w:p>
    <w:p w:rsidR="00250475" w:rsidRPr="00BE2F84" w:rsidRDefault="00250475" w:rsidP="002D1D66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Доходи (прибутки) Бібліотеки </w:t>
      </w:r>
      <w:r w:rsidRPr="00BE2F84">
        <w:rPr>
          <w:sz w:val="28"/>
          <w:szCs w:val="28"/>
          <w:shd w:val="clear" w:color="auto" w:fill="FFFFFF"/>
        </w:rPr>
        <w:t>використовуються виключно для фінансування видатків на її утримання, реалізації мети (цілей, завдань) та напрямів</w:t>
      </w:r>
      <w:r>
        <w:rPr>
          <w:sz w:val="28"/>
          <w:szCs w:val="28"/>
          <w:shd w:val="clear" w:color="auto" w:fill="FFFFFF"/>
        </w:rPr>
        <w:t xml:space="preserve"> </w:t>
      </w:r>
      <w:r w:rsidRPr="00BE2F84">
        <w:rPr>
          <w:sz w:val="28"/>
          <w:szCs w:val="28"/>
          <w:shd w:val="clear" w:color="auto" w:fill="FFFFFF"/>
        </w:rPr>
        <w:t>діяльності, визначених установчими документами.</w:t>
      </w:r>
    </w:p>
    <w:p w:rsidR="00250475" w:rsidRDefault="00250475" w:rsidP="002D1D66">
      <w:pPr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У разі припинення </w:t>
      </w:r>
      <w:r>
        <w:rPr>
          <w:sz w:val="28"/>
          <w:szCs w:val="28"/>
        </w:rPr>
        <w:t xml:space="preserve">діяльності </w:t>
      </w:r>
      <w:r w:rsidRPr="00BE2F84">
        <w:rPr>
          <w:sz w:val="28"/>
          <w:szCs w:val="28"/>
        </w:rPr>
        <w:t>Бібліотеки (ліквідації, злиття, поділу, приєднання або перетворення) її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активи передаються одній або кільком неприбутковим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організаціям відповідного виду або зараховуються до доходу бюджету.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формування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кошторису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є: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8.3.1. кошти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місцевого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бюджету;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8.3.2. кошти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отримані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 здавання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майна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оренду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та 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згідно з чинним законодавством </w:t>
      </w:r>
      <w:r w:rsidRPr="00BE2F84">
        <w:rPr>
          <w:sz w:val="28"/>
          <w:szCs w:val="28"/>
        </w:rPr>
        <w:t>України;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8.3.3. кошти,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які надходять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вигляді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безповоротної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допомоги чи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добровільних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пожертвувань;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джерела,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заборонені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8.4. Джерелом коштів на оплату праці 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місцевого бюджету.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Форми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системи оплати праці, тарифні ставки, схеми посадових окладів, умови запровадження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розміри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надбавок, доплат, премій, винагород та інших заохочувальних, компенсаційних і гарантійних виплат встановлюють 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Колективному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договорі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дотриманням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норм 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гарантій, пе</w:t>
      </w:r>
      <w:r>
        <w:rPr>
          <w:sz w:val="28"/>
          <w:szCs w:val="28"/>
        </w:rPr>
        <w:t>ре</w:t>
      </w:r>
      <w:r w:rsidRPr="00BE2F84">
        <w:rPr>
          <w:sz w:val="28"/>
          <w:szCs w:val="28"/>
        </w:rPr>
        <w:t>дбачених чинним законодавством 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Власні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надходження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використовуються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>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8.6.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Бюджетне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</w:t>
      </w:r>
      <w:r>
        <w:rPr>
          <w:sz w:val="28"/>
          <w:szCs w:val="28"/>
        </w:rPr>
        <w:t>отеки не може зменшуватись а</w:t>
      </w:r>
      <w:r w:rsidRPr="00BE2F84">
        <w:rPr>
          <w:sz w:val="28"/>
          <w:szCs w:val="28"/>
        </w:rPr>
        <w:t>бо припинятись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разі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наявності додаткових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фінансування.</w:t>
      </w:r>
      <w:r>
        <w:rPr>
          <w:sz w:val="28"/>
          <w:szCs w:val="28"/>
        </w:rPr>
        <w:t xml:space="preserve">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8.7.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Кошти від платних послуг та інших видів господарської діяльності є додатковим джерелом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фінансування.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8.8. Ведення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ділової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кадрової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Бібліотеці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існуючих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нормативно -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актів та 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250475" w:rsidRDefault="00250475" w:rsidP="002D1D66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ІХ.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Соціальні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гарантії, облік, звітність Бібліотеки</w:t>
      </w:r>
    </w:p>
    <w:p w:rsidR="00250475" w:rsidRPr="00BE2F84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9.1. Питання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розвитку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поліпшення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умов праці,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охорони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здоров'я, оплати праці та гарантії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соціального забезпечення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 вирішуються</w:t>
      </w:r>
      <w:r>
        <w:rPr>
          <w:sz w:val="28"/>
          <w:szCs w:val="28"/>
        </w:rPr>
        <w:t xml:space="preserve"> згідно з чинним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конодавством </w:t>
      </w:r>
      <w:r w:rsidRPr="00BE2F84">
        <w:rPr>
          <w:sz w:val="28"/>
          <w:szCs w:val="28"/>
        </w:rPr>
        <w:t>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здійснює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облік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статистичну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звітність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своєї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інформацію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галузевих вимог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9.3. Контроль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фінансовою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іншими видами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галузевої 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відповідними органами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межах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компетенції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>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статутною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діяльністю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ефективним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використанням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майна, що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спільною власністю територіальних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громад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 та міста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Пологівського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району, здійснюється</w:t>
      </w:r>
      <w:r>
        <w:rPr>
          <w:sz w:val="28"/>
          <w:szCs w:val="28"/>
        </w:rPr>
        <w:t xml:space="preserve"> Засновником</w:t>
      </w:r>
      <w:r w:rsidRPr="00BE2F84">
        <w:rPr>
          <w:sz w:val="28"/>
          <w:szCs w:val="28"/>
        </w:rPr>
        <w:t>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Бухгалтерське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обслуговування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здійснюється централізованою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бухгалтерією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туризму Пологівської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>.</w:t>
      </w:r>
    </w:p>
    <w:p w:rsidR="00250475" w:rsidRPr="006F17E3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9.6. Директор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головний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централізованої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туризму Пологівської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несуть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відповідальність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порушення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достовірності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обліку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статистичної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звітності</w:t>
      </w:r>
      <w:r>
        <w:rPr>
          <w:sz w:val="28"/>
          <w:szCs w:val="28"/>
        </w:rPr>
        <w:t xml:space="preserve"> згідно з чинним законодавством України.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250475" w:rsidRPr="00B110C9" w:rsidRDefault="00250475" w:rsidP="002D1D66">
      <w:pPr>
        <w:pStyle w:val="NoSpacing"/>
        <w:tabs>
          <w:tab w:val="left" w:pos="10490"/>
        </w:tabs>
        <w:ind w:left="1134" w:right="-24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10C9">
        <w:rPr>
          <w:rFonts w:ascii="Times New Roman" w:hAnsi="Times New Roman"/>
          <w:b/>
          <w:sz w:val="28"/>
          <w:szCs w:val="28"/>
          <w:lang w:val="uk-UA"/>
        </w:rPr>
        <w:t>Х. Припинення діяльності Центру</w:t>
      </w:r>
    </w:p>
    <w:p w:rsidR="00250475" w:rsidRPr="00B110C9" w:rsidRDefault="00250475" w:rsidP="002D1D66">
      <w:pPr>
        <w:pStyle w:val="NoSpacing"/>
        <w:tabs>
          <w:tab w:val="left" w:pos="10490"/>
        </w:tabs>
        <w:ind w:left="1134" w:right="-24" w:firstLine="567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250475" w:rsidRPr="00B110C9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B110C9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>.1. Припинення діяльності Бібліотеки</w:t>
      </w:r>
      <w:r w:rsidRPr="00B110C9">
        <w:rPr>
          <w:rFonts w:ascii="Times New Roman" w:hAnsi="Times New Roman"/>
          <w:sz w:val="28"/>
          <w:szCs w:val="28"/>
          <w:lang w:val="uk-UA"/>
        </w:rPr>
        <w:t xml:space="preserve"> здійснюється за рішенням Засновника   згідно з чинним законодавством України.</w:t>
      </w:r>
    </w:p>
    <w:p w:rsidR="00250475" w:rsidRPr="00B110C9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B110C9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>.2. Припинення діяльності Бібліотеки</w:t>
      </w:r>
      <w:r w:rsidRPr="00B110C9">
        <w:rPr>
          <w:rFonts w:ascii="Times New Roman" w:hAnsi="Times New Roman"/>
          <w:sz w:val="28"/>
          <w:szCs w:val="28"/>
          <w:lang w:val="uk-UA"/>
        </w:rPr>
        <w:t xml:space="preserve"> проводиться шляхом ліквідації або реорганізації (злиття, приєднання, поділу, перетворення).</w:t>
      </w:r>
    </w:p>
    <w:p w:rsidR="00250475" w:rsidRPr="00B110C9" w:rsidRDefault="00250475" w:rsidP="002D1D66">
      <w:pPr>
        <w:tabs>
          <w:tab w:val="left" w:pos="10490"/>
        </w:tabs>
        <w:ind w:right="-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Ліквідація Бібліотеки</w:t>
      </w:r>
      <w:r w:rsidRPr="00B110C9">
        <w:rPr>
          <w:sz w:val="28"/>
          <w:szCs w:val="28"/>
        </w:rPr>
        <w:t xml:space="preserve"> здійснюється ліквідаційною комісією, яка утворюється Засновником або уповноваженим ним органом. </w:t>
      </w:r>
    </w:p>
    <w:p w:rsidR="00250475" w:rsidRPr="00B110C9" w:rsidRDefault="00250475" w:rsidP="002D1D66">
      <w:pPr>
        <w:tabs>
          <w:tab w:val="left" w:pos="10490"/>
        </w:tabs>
        <w:ind w:right="-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110C9">
        <w:rPr>
          <w:sz w:val="28"/>
          <w:szCs w:val="28"/>
        </w:rPr>
        <w:t xml:space="preserve">Порядок і строки проведення ліквідації, а також строки для заявлень вимог кредиторам визначаються Засновником або уповноваженим ним органом. </w:t>
      </w:r>
    </w:p>
    <w:p w:rsidR="00250475" w:rsidRPr="00B110C9" w:rsidRDefault="00250475" w:rsidP="002D1D66">
      <w:pPr>
        <w:tabs>
          <w:tab w:val="left" w:pos="10490"/>
        </w:tabs>
        <w:ind w:right="-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110C9">
        <w:rPr>
          <w:sz w:val="28"/>
          <w:szCs w:val="28"/>
        </w:rPr>
        <w:t>З моменту призначення ліквідаційної комісії до неї переходять по</w:t>
      </w:r>
      <w:r>
        <w:rPr>
          <w:sz w:val="28"/>
          <w:szCs w:val="28"/>
        </w:rPr>
        <w:t>вноваження по управлінню Бібліотекою</w:t>
      </w:r>
      <w:r w:rsidRPr="00B110C9">
        <w:rPr>
          <w:sz w:val="28"/>
          <w:szCs w:val="28"/>
        </w:rPr>
        <w:t>. Ліквідаційна комісія оцінює наявне майно, розраховується з кредиторами, складає ліквідаційний баланс  Центру  і подає його засновнику або органу, який призначив ліквідаційну комісію на затвердження.</w:t>
      </w:r>
    </w:p>
    <w:p w:rsidR="00250475" w:rsidRPr="00B110C9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У разі припинення Бібліотеки</w:t>
      </w:r>
      <w:r w:rsidRPr="00B110C9">
        <w:rPr>
          <w:rFonts w:ascii="Times New Roman" w:hAnsi="Times New Roman"/>
          <w:sz w:val="28"/>
          <w:szCs w:val="28"/>
          <w:lang w:val="uk-UA"/>
        </w:rPr>
        <w:t xml:space="preserve"> (ліквідації, злиття, поділу, приєднання або  перетворення) його активи передаються одній або кільком неприбутковим організаціям, установам відповідного виду або зараховуються до доходу бюджету.</w:t>
      </w:r>
    </w:p>
    <w:p w:rsidR="00250475" w:rsidRPr="00B110C9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B110C9">
        <w:rPr>
          <w:rFonts w:ascii="Times New Roman" w:hAnsi="Times New Roman"/>
          <w:sz w:val="28"/>
          <w:szCs w:val="28"/>
          <w:lang w:val="uk-UA"/>
        </w:rPr>
        <w:t>10.3. При лік</w:t>
      </w:r>
      <w:r>
        <w:rPr>
          <w:rFonts w:ascii="Times New Roman" w:hAnsi="Times New Roman"/>
          <w:sz w:val="28"/>
          <w:szCs w:val="28"/>
          <w:lang w:val="uk-UA"/>
        </w:rPr>
        <w:t>відації або реорганізації Бібліотеки</w:t>
      </w:r>
      <w:r w:rsidRPr="00B110C9">
        <w:rPr>
          <w:rFonts w:ascii="Times New Roman" w:hAnsi="Times New Roman"/>
          <w:sz w:val="28"/>
          <w:szCs w:val="28"/>
          <w:lang w:val="uk-UA"/>
        </w:rPr>
        <w:t xml:space="preserve">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250475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10.4. Бібліотека  є такою, що припинила</w:t>
      </w:r>
      <w:r w:rsidRPr="00B110C9">
        <w:rPr>
          <w:rFonts w:ascii="Times New Roman" w:hAnsi="Times New Roman"/>
          <w:sz w:val="28"/>
          <w:szCs w:val="28"/>
          <w:lang w:val="uk-UA"/>
        </w:rPr>
        <w:t xml:space="preserve"> свою діяльність  із дати внесення до Єдиного державного реєстру запису про державну реєстрацію припинення юридичної особи.</w:t>
      </w:r>
    </w:p>
    <w:p w:rsidR="00250475" w:rsidRPr="00B110C9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0475" w:rsidRPr="00B110C9" w:rsidRDefault="00250475" w:rsidP="002D1D66">
      <w:pPr>
        <w:pStyle w:val="NoSpacing"/>
        <w:tabs>
          <w:tab w:val="left" w:pos="10490"/>
        </w:tabs>
        <w:ind w:left="1134" w:right="-24" w:firstLine="567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250475" w:rsidRPr="00B110C9" w:rsidRDefault="00250475" w:rsidP="002D1D66">
      <w:pPr>
        <w:pStyle w:val="NoSpacing"/>
        <w:tabs>
          <w:tab w:val="left" w:pos="10490"/>
        </w:tabs>
        <w:ind w:left="1134" w:right="-24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10C9">
        <w:rPr>
          <w:rFonts w:ascii="Times New Roman" w:hAnsi="Times New Roman"/>
          <w:b/>
          <w:sz w:val="28"/>
          <w:szCs w:val="28"/>
          <w:lang w:val="uk-UA"/>
        </w:rPr>
        <w:t>ХІ. Заключні положення</w:t>
      </w:r>
    </w:p>
    <w:p w:rsidR="00250475" w:rsidRPr="00B110C9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16"/>
          <w:szCs w:val="16"/>
          <w:lang w:val="uk-UA"/>
        </w:rPr>
        <w:t xml:space="preserve">                   </w:t>
      </w:r>
      <w:r w:rsidRPr="00B110C9">
        <w:rPr>
          <w:rFonts w:ascii="Times New Roman" w:hAnsi="Times New Roman"/>
          <w:sz w:val="28"/>
          <w:szCs w:val="28"/>
          <w:lang w:val="uk-UA"/>
        </w:rPr>
        <w:t>11.1. Цей Статут набирає чинності з моменту його державної реєстрації відповідно до чинного законодавства України.</w:t>
      </w:r>
    </w:p>
    <w:p w:rsidR="00250475" w:rsidRPr="00B110C9" w:rsidRDefault="00250475" w:rsidP="002D1D66">
      <w:pPr>
        <w:pStyle w:val="NoSpacing"/>
        <w:tabs>
          <w:tab w:val="left" w:pos="10490"/>
        </w:tabs>
        <w:ind w:right="-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B110C9">
        <w:rPr>
          <w:rFonts w:ascii="Times New Roman" w:hAnsi="Times New Roman"/>
          <w:sz w:val="28"/>
          <w:szCs w:val="28"/>
          <w:lang w:val="uk-UA"/>
        </w:rPr>
        <w:t>11.2. Зміни та доповнення до Статуту вносяться в порядку, визначеному чинним законодавством України, та набувають юридичної сили з моменту їх державної реєстрації.</w:t>
      </w:r>
    </w:p>
    <w:p w:rsidR="00250475" w:rsidRPr="00B110C9" w:rsidRDefault="00250475" w:rsidP="002D1D66">
      <w:pPr>
        <w:tabs>
          <w:tab w:val="left" w:pos="10490"/>
        </w:tabs>
        <w:ind w:right="-24"/>
        <w:jc w:val="both"/>
      </w:pPr>
      <w:r>
        <w:rPr>
          <w:sz w:val="28"/>
          <w:szCs w:val="28"/>
        </w:rPr>
        <w:t xml:space="preserve">           </w:t>
      </w:r>
      <w:r w:rsidRPr="00B110C9">
        <w:rPr>
          <w:sz w:val="28"/>
          <w:szCs w:val="28"/>
        </w:rPr>
        <w:t xml:space="preserve">11.3. Умови, які не передбачені цим Статутом, регламентуються чинним законодавством України та рішенням </w:t>
      </w:r>
      <w:r w:rsidRPr="00B110C9">
        <w:rPr>
          <w:i/>
          <w:sz w:val="28"/>
          <w:szCs w:val="28"/>
        </w:rPr>
        <w:t xml:space="preserve"> </w:t>
      </w:r>
      <w:r w:rsidRPr="00B110C9">
        <w:rPr>
          <w:sz w:val="28"/>
          <w:szCs w:val="28"/>
        </w:rPr>
        <w:t>Засновника</w:t>
      </w:r>
      <w:r>
        <w:rPr>
          <w:sz w:val="28"/>
          <w:szCs w:val="28"/>
        </w:rPr>
        <w:t>.</w:t>
      </w:r>
    </w:p>
    <w:p w:rsidR="00250475" w:rsidRPr="00B110C9" w:rsidRDefault="00250475" w:rsidP="002D1D66">
      <w:pPr>
        <w:pStyle w:val="NoSpacing"/>
        <w:tabs>
          <w:tab w:val="left" w:pos="10490"/>
        </w:tabs>
        <w:ind w:left="1134" w:right="-24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0475" w:rsidRPr="00B110C9" w:rsidRDefault="00250475" w:rsidP="002D1D66">
      <w:pPr>
        <w:tabs>
          <w:tab w:val="left" w:pos="10490"/>
        </w:tabs>
        <w:ind w:left="1134" w:right="-24" w:firstLine="567"/>
        <w:jc w:val="both"/>
        <w:rPr>
          <w:color w:val="0070C0"/>
        </w:rPr>
      </w:pPr>
    </w:p>
    <w:p w:rsidR="00250475" w:rsidRPr="00B110C9" w:rsidRDefault="00250475" w:rsidP="002D1D66">
      <w:pPr>
        <w:pStyle w:val="BodyText"/>
        <w:tabs>
          <w:tab w:val="left" w:pos="10490"/>
        </w:tabs>
        <w:ind w:left="1134" w:right="-24" w:firstLine="567"/>
        <w:rPr>
          <w:color w:val="0070C0"/>
        </w:rPr>
      </w:pPr>
    </w:p>
    <w:p w:rsidR="00250475" w:rsidRPr="00B110C9" w:rsidRDefault="00250475" w:rsidP="002D1D66">
      <w:pPr>
        <w:pStyle w:val="BodyText"/>
        <w:tabs>
          <w:tab w:val="left" w:pos="10490"/>
        </w:tabs>
        <w:ind w:left="1134" w:right="-24" w:firstLine="567"/>
      </w:pPr>
    </w:p>
    <w:p w:rsidR="00250475" w:rsidRPr="007460EE" w:rsidRDefault="00250475" w:rsidP="002D1D66">
      <w:pPr>
        <w:pStyle w:val="BodyText"/>
        <w:tabs>
          <w:tab w:val="left" w:pos="10490"/>
        </w:tabs>
        <w:ind w:left="1134" w:right="-24"/>
        <w:jc w:val="left"/>
      </w:pPr>
      <w:r w:rsidRPr="00B110C9">
        <w:t xml:space="preserve">Голова ради     </w:t>
      </w:r>
      <w:r>
        <w:t xml:space="preserve">                                                          О. Покутній</w:t>
      </w:r>
      <w:r w:rsidRPr="00B110C9">
        <w:t xml:space="preserve">                                              </w:t>
      </w:r>
      <w:r>
        <w:t xml:space="preserve">                      </w:t>
      </w:r>
    </w:p>
    <w:p w:rsidR="00250475" w:rsidRDefault="00250475" w:rsidP="002D1D66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250475" w:rsidRPr="00AB1471" w:rsidRDefault="00250475" w:rsidP="002D1D66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0475" w:rsidRPr="00BA1F81" w:rsidRDefault="00250475" w:rsidP="002D1D66">
      <w:pPr>
        <w:pStyle w:val="BodyText"/>
        <w:jc w:val="left"/>
      </w:pPr>
      <w:r w:rsidRPr="00BA1F81">
        <w:t xml:space="preserve">                                                       </w:t>
      </w:r>
    </w:p>
    <w:p w:rsidR="00250475" w:rsidRDefault="00250475" w:rsidP="002D1D66">
      <w:pPr>
        <w:jc w:val="both"/>
      </w:pPr>
    </w:p>
    <w:p w:rsidR="00250475" w:rsidRDefault="00250475" w:rsidP="00A10BC0">
      <w:pPr>
        <w:jc w:val="both"/>
      </w:pPr>
    </w:p>
    <w:sectPr w:rsidR="00250475" w:rsidSect="00984215"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AF3"/>
    <w:multiLevelType w:val="multilevel"/>
    <w:tmpl w:val="CA40A5AE"/>
    <w:lvl w:ilvl="0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cs="Times New Roman" w:hint="default"/>
      </w:rPr>
    </w:lvl>
  </w:abstractNum>
  <w:abstractNum w:abstractNumId="1">
    <w:nsid w:val="0E11615D"/>
    <w:multiLevelType w:val="hybridMultilevel"/>
    <w:tmpl w:val="15AA8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8C5A05"/>
    <w:multiLevelType w:val="hybridMultilevel"/>
    <w:tmpl w:val="5D2E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0D090D"/>
    <w:multiLevelType w:val="hybridMultilevel"/>
    <w:tmpl w:val="BCDCF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6A56BD7"/>
    <w:multiLevelType w:val="hybridMultilevel"/>
    <w:tmpl w:val="B61E55F0"/>
    <w:lvl w:ilvl="0" w:tplc="AA2E3E7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0333BA"/>
    <w:multiLevelType w:val="multilevel"/>
    <w:tmpl w:val="41E67FCE"/>
    <w:lvl w:ilvl="0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BC0"/>
    <w:rsid w:val="000509E6"/>
    <w:rsid w:val="00067F56"/>
    <w:rsid w:val="000E52E4"/>
    <w:rsid w:val="00135CA8"/>
    <w:rsid w:val="002008D1"/>
    <w:rsid w:val="00250475"/>
    <w:rsid w:val="00254113"/>
    <w:rsid w:val="002D1D66"/>
    <w:rsid w:val="002F750B"/>
    <w:rsid w:val="003066E2"/>
    <w:rsid w:val="003528E1"/>
    <w:rsid w:val="00365AD4"/>
    <w:rsid w:val="00386484"/>
    <w:rsid w:val="003A4644"/>
    <w:rsid w:val="003D0044"/>
    <w:rsid w:val="004C3D46"/>
    <w:rsid w:val="0058245A"/>
    <w:rsid w:val="005A29A9"/>
    <w:rsid w:val="00615878"/>
    <w:rsid w:val="006629E5"/>
    <w:rsid w:val="006F17E3"/>
    <w:rsid w:val="00712691"/>
    <w:rsid w:val="007460EE"/>
    <w:rsid w:val="007836C0"/>
    <w:rsid w:val="0078496C"/>
    <w:rsid w:val="007D47E2"/>
    <w:rsid w:val="00857B5B"/>
    <w:rsid w:val="009105AC"/>
    <w:rsid w:val="00984215"/>
    <w:rsid w:val="00A10BC0"/>
    <w:rsid w:val="00A157F1"/>
    <w:rsid w:val="00A329BB"/>
    <w:rsid w:val="00A62AA1"/>
    <w:rsid w:val="00AB1471"/>
    <w:rsid w:val="00B110C9"/>
    <w:rsid w:val="00B64FDD"/>
    <w:rsid w:val="00BA1F81"/>
    <w:rsid w:val="00BE2F84"/>
    <w:rsid w:val="00BF73CC"/>
    <w:rsid w:val="00C3307E"/>
    <w:rsid w:val="00CA4069"/>
    <w:rsid w:val="00CC5196"/>
    <w:rsid w:val="00CD1F25"/>
    <w:rsid w:val="00D10F72"/>
    <w:rsid w:val="00D158C0"/>
    <w:rsid w:val="00D70382"/>
    <w:rsid w:val="00E86069"/>
    <w:rsid w:val="00E87E25"/>
    <w:rsid w:val="00EB6A6B"/>
    <w:rsid w:val="00EE15CF"/>
    <w:rsid w:val="00F27BBC"/>
    <w:rsid w:val="00F3435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10BC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0BC0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0BC0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6F17E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F17E3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6F17E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6F17E3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6F17E3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F17E3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6F17E3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0BC0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0BC0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F17E3"/>
    <w:rPr>
      <w:rFonts w:ascii="Cambria" w:hAnsi="Cambria" w:cs="Times New Roman"/>
      <w:b/>
      <w:bCs/>
      <w:color w:val="4F81BD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F17E3"/>
    <w:rPr>
      <w:rFonts w:ascii="Cambria" w:hAnsi="Cambria" w:cs="Times New Roman"/>
      <w:b/>
      <w:bCs/>
      <w:i/>
      <w:iCs/>
      <w:color w:val="4F81BD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F17E3"/>
    <w:rPr>
      <w:rFonts w:ascii="Cambria" w:hAnsi="Cambria" w:cs="Times New Roman"/>
      <w:color w:val="243F60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F17E3"/>
    <w:rPr>
      <w:rFonts w:ascii="Cambria" w:hAnsi="Cambria" w:cs="Times New Roman"/>
      <w:i/>
      <w:iCs/>
      <w:color w:val="243F6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F17E3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F17E3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F17E3"/>
    <w:rPr>
      <w:rFonts w:ascii="Cambria" w:hAnsi="Cambria" w:cs="Times New Roman"/>
      <w:i/>
      <w:iCs/>
      <w:color w:val="40404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A10BC0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10BC0"/>
    <w:rPr>
      <w:rFonts w:ascii="Times New Roman" w:hAnsi="Times New Roman" w:cs="Times New Roman"/>
      <w:sz w:val="24"/>
      <w:szCs w:val="24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A10BC0"/>
    <w:pPr>
      <w:jc w:val="center"/>
    </w:pPr>
    <w:rPr>
      <w:b/>
      <w:i/>
      <w:noProof/>
      <w:sz w:val="32"/>
      <w:szCs w:val="20"/>
    </w:rPr>
  </w:style>
  <w:style w:type="paragraph" w:styleId="NormalWeb">
    <w:name w:val="Normal (Web)"/>
    <w:basedOn w:val="Normal"/>
    <w:uiPriority w:val="99"/>
    <w:rsid w:val="00A10BC0"/>
    <w:pPr>
      <w:spacing w:before="100" w:beforeAutospacing="1" w:after="100" w:afterAutospacing="1"/>
    </w:pPr>
    <w:rPr>
      <w:lang w:val="ru-RU"/>
    </w:rPr>
  </w:style>
  <w:style w:type="paragraph" w:styleId="NoSpacing">
    <w:name w:val="No Spacing"/>
    <w:uiPriority w:val="99"/>
    <w:qFormat/>
    <w:rsid w:val="00A10BC0"/>
    <w:rPr>
      <w:rFonts w:eastAsia="Times New Roman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860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6069"/>
    <w:rPr>
      <w:rFonts w:ascii="Segoe UI" w:hAnsi="Segoe UI" w:cs="Segoe UI"/>
      <w:sz w:val="18"/>
      <w:szCs w:val="18"/>
      <w:lang w:val="uk-UA"/>
    </w:rPr>
  </w:style>
  <w:style w:type="paragraph" w:customStyle="1" w:styleId="1">
    <w:name w:val="Абзац списка1"/>
    <w:basedOn w:val="Normal"/>
    <w:uiPriority w:val="99"/>
    <w:rsid w:val="006F17E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6F17E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6F17E3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6F17E3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F17E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6F17E3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locked/>
    <w:rsid w:val="006F17E3"/>
    <w:rPr>
      <w:rFonts w:cs="Times New Roman"/>
      <w:i/>
    </w:rPr>
  </w:style>
  <w:style w:type="paragraph" w:customStyle="1" w:styleId="10">
    <w:name w:val="Без интервала1"/>
    <w:uiPriority w:val="99"/>
    <w:rsid w:val="006F17E3"/>
    <w:rPr>
      <w:rFonts w:eastAsia="Times New Roman"/>
      <w:lang w:val="en-US" w:eastAsia="en-US"/>
    </w:rPr>
  </w:style>
  <w:style w:type="paragraph" w:customStyle="1" w:styleId="21">
    <w:name w:val="Цитата 21"/>
    <w:basedOn w:val="Normal"/>
    <w:next w:val="Normal"/>
    <w:link w:val="2"/>
    <w:uiPriority w:val="99"/>
    <w:rsid w:val="006F17E3"/>
    <w:pPr>
      <w:spacing w:after="200" w:line="276" w:lineRule="auto"/>
    </w:pPr>
    <w:rPr>
      <w:rFonts w:ascii="Calibri" w:hAnsi="Calibri"/>
      <w:i/>
      <w:color w:val="000000"/>
      <w:sz w:val="20"/>
      <w:szCs w:val="20"/>
      <w:lang w:eastAsia="zh-CN"/>
    </w:rPr>
  </w:style>
  <w:style w:type="character" w:customStyle="1" w:styleId="2">
    <w:name w:val="Цитата 2 Знак"/>
    <w:link w:val="21"/>
    <w:uiPriority w:val="99"/>
    <w:locked/>
    <w:rsid w:val="006F17E3"/>
    <w:rPr>
      <w:rFonts w:eastAsia="Times New Roman"/>
      <w:i/>
      <w:color w:val="000000"/>
      <w:sz w:val="20"/>
    </w:rPr>
  </w:style>
  <w:style w:type="paragraph" w:customStyle="1" w:styleId="11">
    <w:name w:val="Выделенная цитата1"/>
    <w:basedOn w:val="Normal"/>
    <w:next w:val="Normal"/>
    <w:link w:val="a"/>
    <w:uiPriority w:val="99"/>
    <w:rsid w:val="006F17E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i/>
      <w:color w:val="4F81BD"/>
      <w:sz w:val="20"/>
      <w:szCs w:val="20"/>
      <w:lang w:eastAsia="zh-CN"/>
    </w:rPr>
  </w:style>
  <w:style w:type="character" w:customStyle="1" w:styleId="a">
    <w:name w:val="Выделенная цитата Знак"/>
    <w:link w:val="11"/>
    <w:uiPriority w:val="99"/>
    <w:locked/>
    <w:rsid w:val="006F17E3"/>
    <w:rPr>
      <w:rFonts w:eastAsia="Times New Roman"/>
      <w:b/>
      <w:i/>
      <w:color w:val="4F81BD"/>
      <w:sz w:val="20"/>
    </w:rPr>
  </w:style>
  <w:style w:type="character" w:customStyle="1" w:styleId="12">
    <w:name w:val="Слабое выделение1"/>
    <w:uiPriority w:val="99"/>
    <w:rsid w:val="006F17E3"/>
    <w:rPr>
      <w:i/>
      <w:color w:val="808080"/>
    </w:rPr>
  </w:style>
  <w:style w:type="character" w:customStyle="1" w:styleId="13">
    <w:name w:val="Сильное выделение1"/>
    <w:uiPriority w:val="99"/>
    <w:rsid w:val="006F17E3"/>
    <w:rPr>
      <w:b/>
      <w:i/>
      <w:color w:val="4F81BD"/>
    </w:rPr>
  </w:style>
  <w:style w:type="character" w:customStyle="1" w:styleId="14">
    <w:name w:val="Слабая ссылка1"/>
    <w:uiPriority w:val="99"/>
    <w:rsid w:val="006F17E3"/>
    <w:rPr>
      <w:smallCaps/>
      <w:color w:val="C0504D"/>
      <w:u w:val="single"/>
    </w:rPr>
  </w:style>
  <w:style w:type="character" w:customStyle="1" w:styleId="15">
    <w:name w:val="Сильная ссылка1"/>
    <w:uiPriority w:val="99"/>
    <w:rsid w:val="006F17E3"/>
    <w:rPr>
      <w:b/>
      <w:smallCaps/>
      <w:color w:val="C0504D"/>
      <w:spacing w:val="5"/>
      <w:u w:val="single"/>
    </w:rPr>
  </w:style>
  <w:style w:type="character" w:customStyle="1" w:styleId="16">
    <w:name w:val="Название книги1"/>
    <w:uiPriority w:val="99"/>
    <w:rsid w:val="006F17E3"/>
    <w:rPr>
      <w:b/>
      <w:smallCaps/>
      <w:spacing w:val="5"/>
    </w:rPr>
  </w:style>
  <w:style w:type="paragraph" w:customStyle="1" w:styleId="17">
    <w:name w:val="Заголовок оглавления1"/>
    <w:basedOn w:val="Heading1"/>
    <w:next w:val="Normal"/>
    <w:uiPriority w:val="99"/>
    <w:semiHidden/>
    <w:rsid w:val="006F17E3"/>
    <w:pPr>
      <w:keepLines/>
      <w:spacing w:before="480" w:line="276" w:lineRule="auto"/>
      <w:jc w:val="left"/>
      <w:outlineLvl w:val="9"/>
    </w:pPr>
    <w:rPr>
      <w:rFonts w:ascii="Cambria" w:hAnsi="Cambria"/>
      <w:bCs/>
      <w:noProof w:val="0"/>
      <w:color w:val="365F91"/>
      <w:szCs w:val="28"/>
      <w:lang w:val="uk-UA" w:eastAsia="zh-CN"/>
    </w:rPr>
  </w:style>
  <w:style w:type="paragraph" w:customStyle="1" w:styleId="rvps2">
    <w:name w:val="rvps2"/>
    <w:basedOn w:val="Normal"/>
    <w:uiPriority w:val="99"/>
    <w:rsid w:val="006F17E3"/>
    <w:pPr>
      <w:spacing w:before="100" w:beforeAutospacing="1" w:after="100" w:afterAutospacing="1"/>
    </w:pPr>
    <w:rPr>
      <w:lang w:val="ru-RU"/>
    </w:rPr>
  </w:style>
  <w:style w:type="table" w:styleId="TableGrid">
    <w:name w:val="Table Grid"/>
    <w:basedOn w:val="TableNormal"/>
    <w:uiPriority w:val="99"/>
    <w:locked/>
    <w:rsid w:val="006F17E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F17E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F17E3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6F17E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F17E3"/>
    <w:rPr>
      <w:rFonts w:eastAsia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10</Pages>
  <Words>13845</Words>
  <Characters>7893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2019-07-19T05:41:00Z</cp:lastPrinted>
  <dcterms:created xsi:type="dcterms:W3CDTF">2019-07-02T10:46:00Z</dcterms:created>
  <dcterms:modified xsi:type="dcterms:W3CDTF">2019-07-25T12:37:00Z</dcterms:modified>
</cp:coreProperties>
</file>